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A1168" w14:textId="77777777" w:rsidR="00BB464D" w:rsidRPr="00C12823" w:rsidRDefault="00BB464D" w:rsidP="008C207F">
      <w:pPr>
        <w:spacing w:after="0" w:line="240" w:lineRule="auto"/>
        <w:jc w:val="center"/>
        <w:rPr>
          <w:rFonts w:cs="Calibri"/>
          <w:bCs/>
          <w:sz w:val="24"/>
          <w:szCs w:val="24"/>
        </w:rPr>
      </w:pPr>
    </w:p>
    <w:p w14:paraId="791F0217" w14:textId="37FC0F0C" w:rsidR="00A63563" w:rsidRPr="00C12823" w:rsidRDefault="00A63563" w:rsidP="008C207F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t xml:space="preserve">PROCESO </w:t>
      </w:r>
      <w:r w:rsidR="002E0F5A" w:rsidRPr="00C12823">
        <w:rPr>
          <w:rFonts w:cs="Calibri"/>
          <w:b/>
          <w:sz w:val="24"/>
          <w:szCs w:val="24"/>
        </w:rPr>
        <w:t>DE GESTIÓN DE</w:t>
      </w:r>
      <w:r w:rsidR="00B53D0D" w:rsidRPr="00C1282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C12823" w:rsidRDefault="00A63563" w:rsidP="008C207F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t xml:space="preserve">FORMATO </w:t>
      </w:r>
      <w:r w:rsidR="00B53D0D" w:rsidRPr="00C1282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C12823" w:rsidRDefault="00BB464D" w:rsidP="008C207F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5322F1D" w14:textId="14AA6DF9" w:rsidR="00B53D0D" w:rsidRPr="00C12823" w:rsidRDefault="003605B2" w:rsidP="008C207F">
      <w:pPr>
        <w:spacing w:line="240" w:lineRule="auto"/>
        <w:jc w:val="both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t xml:space="preserve">1. </w:t>
      </w:r>
      <w:r w:rsidR="00B53D0D" w:rsidRPr="00C12823">
        <w:rPr>
          <w:rFonts w:cs="Calibri"/>
          <w:b/>
          <w:sz w:val="24"/>
          <w:szCs w:val="24"/>
        </w:rPr>
        <w:t>IDENTIFICACIÓN DE LA GUIA DE APRENDIZAJE</w:t>
      </w:r>
    </w:p>
    <w:p w14:paraId="5146533C" w14:textId="6B927DE4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Denominación del Programa de Formación: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GESTION DE PROYECTOS COMUNITARIOS</w:t>
      </w:r>
    </w:p>
    <w:p w14:paraId="11F40DA0" w14:textId="01781483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Código del Programa de Formación: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42110127 v 2</w:t>
      </w:r>
    </w:p>
    <w:p w14:paraId="5ABB6B05" w14:textId="0A6CB78C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 xml:space="preserve">Nombre del Proyecto </w:t>
      </w:r>
      <w:r w:rsidR="00E54187" w:rsidRPr="00C12823">
        <w:rPr>
          <w:rFonts w:ascii="Calibri" w:hAnsi="Calibri" w:cs="Calibri"/>
          <w:bCs/>
          <w:sz w:val="24"/>
          <w:szCs w:val="24"/>
        </w:rPr>
        <w:t xml:space="preserve">Formativo </w:t>
      </w:r>
      <w:r w:rsidR="24891A0C" w:rsidRPr="00C12823">
        <w:rPr>
          <w:rFonts w:ascii="Calibri" w:hAnsi="Calibri" w:cs="Calibri"/>
          <w:bCs/>
          <w:sz w:val="24"/>
          <w:szCs w:val="24"/>
        </w:rPr>
        <w:t>(si</w:t>
      </w:r>
      <w:r w:rsidRPr="00C12823">
        <w:rPr>
          <w:rFonts w:ascii="Calibri" w:hAnsi="Calibri" w:cs="Calibri"/>
          <w:bCs/>
          <w:sz w:val="24"/>
          <w:szCs w:val="24"/>
        </w:rPr>
        <w:t xml:space="preserve"> </w:t>
      </w:r>
      <w:r w:rsidR="00F51763" w:rsidRPr="00C12823">
        <w:rPr>
          <w:rFonts w:ascii="Calibri" w:hAnsi="Calibri" w:cs="Calibri"/>
          <w:bCs/>
          <w:sz w:val="24"/>
          <w:szCs w:val="24"/>
        </w:rPr>
        <w:t>aplica</w:t>
      </w:r>
      <w:r w:rsidRPr="00C12823">
        <w:rPr>
          <w:rFonts w:ascii="Calibri" w:hAnsi="Calibri" w:cs="Calibri"/>
          <w:bCs/>
          <w:sz w:val="24"/>
          <w:szCs w:val="24"/>
        </w:rPr>
        <w:t>)</w:t>
      </w:r>
      <w:r w:rsidR="00F51763" w:rsidRPr="00C12823">
        <w:rPr>
          <w:rFonts w:ascii="Calibri" w:hAnsi="Calibri" w:cs="Calibri"/>
          <w:bCs/>
          <w:sz w:val="24"/>
          <w:szCs w:val="24"/>
        </w:rPr>
        <w:t>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N/A</w:t>
      </w:r>
    </w:p>
    <w:p w14:paraId="63058BFC" w14:textId="3E10E946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 xml:space="preserve">Fase del Proyecto </w:t>
      </w:r>
      <w:r w:rsidR="7A59C7AB" w:rsidRPr="00C12823">
        <w:rPr>
          <w:rFonts w:ascii="Calibri" w:hAnsi="Calibri" w:cs="Calibri"/>
          <w:bCs/>
          <w:sz w:val="24"/>
          <w:szCs w:val="24"/>
        </w:rPr>
        <w:t>(si</w:t>
      </w:r>
      <w:r w:rsidRPr="00C12823">
        <w:rPr>
          <w:rFonts w:ascii="Calibri" w:hAnsi="Calibri" w:cs="Calibri"/>
          <w:bCs/>
          <w:sz w:val="24"/>
          <w:szCs w:val="24"/>
        </w:rPr>
        <w:t xml:space="preserve"> </w:t>
      </w:r>
      <w:r w:rsidR="00F51763" w:rsidRPr="00C12823">
        <w:rPr>
          <w:rFonts w:ascii="Calibri" w:hAnsi="Calibri" w:cs="Calibri"/>
          <w:bCs/>
          <w:sz w:val="24"/>
          <w:szCs w:val="24"/>
        </w:rPr>
        <w:t>aplica</w:t>
      </w:r>
      <w:r w:rsidRPr="00C12823">
        <w:rPr>
          <w:rFonts w:ascii="Calibri" w:hAnsi="Calibri" w:cs="Calibri"/>
          <w:bCs/>
          <w:sz w:val="24"/>
          <w:szCs w:val="24"/>
        </w:rPr>
        <w:t>)</w:t>
      </w:r>
      <w:r w:rsidR="00F51763" w:rsidRPr="00C12823">
        <w:rPr>
          <w:rFonts w:ascii="Calibri" w:hAnsi="Calibri" w:cs="Calibri"/>
          <w:bCs/>
          <w:sz w:val="24"/>
          <w:szCs w:val="24"/>
        </w:rPr>
        <w:t>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N/A</w:t>
      </w:r>
    </w:p>
    <w:p w14:paraId="66D83556" w14:textId="770CDD24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Actividad de Proyecto</w:t>
      </w:r>
      <w:r w:rsidR="00E54187" w:rsidRPr="00C12823">
        <w:rPr>
          <w:rFonts w:ascii="Calibri" w:hAnsi="Calibri" w:cs="Calibri"/>
          <w:bCs/>
          <w:sz w:val="24"/>
          <w:szCs w:val="24"/>
        </w:rPr>
        <w:t xml:space="preserve"> </w:t>
      </w:r>
      <w:r w:rsidR="5A7EFF2D" w:rsidRPr="00C12823">
        <w:rPr>
          <w:rFonts w:ascii="Calibri" w:hAnsi="Calibri" w:cs="Calibri"/>
          <w:bCs/>
          <w:sz w:val="24"/>
          <w:szCs w:val="24"/>
        </w:rPr>
        <w:t>Formativo (</w:t>
      </w:r>
      <w:r w:rsidRPr="00C12823">
        <w:rPr>
          <w:rFonts w:ascii="Calibri" w:hAnsi="Calibri" w:cs="Calibri"/>
          <w:bCs/>
          <w:sz w:val="24"/>
          <w:szCs w:val="24"/>
        </w:rPr>
        <w:t xml:space="preserve">si </w:t>
      </w:r>
      <w:r w:rsidR="00F51763" w:rsidRPr="00C12823">
        <w:rPr>
          <w:rFonts w:ascii="Calibri" w:hAnsi="Calibri" w:cs="Calibri"/>
          <w:bCs/>
          <w:sz w:val="24"/>
          <w:szCs w:val="24"/>
        </w:rPr>
        <w:t>aplica</w:t>
      </w:r>
      <w:r w:rsidRPr="00C12823">
        <w:rPr>
          <w:rFonts w:ascii="Calibri" w:hAnsi="Calibri" w:cs="Calibri"/>
          <w:bCs/>
          <w:sz w:val="24"/>
          <w:szCs w:val="24"/>
        </w:rPr>
        <w:t>)</w:t>
      </w:r>
      <w:r w:rsidR="00F51763" w:rsidRPr="00C12823">
        <w:rPr>
          <w:rFonts w:ascii="Calibri" w:hAnsi="Calibri" w:cs="Calibri"/>
          <w:bCs/>
          <w:sz w:val="24"/>
          <w:szCs w:val="24"/>
        </w:rPr>
        <w:t>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N/A</w:t>
      </w:r>
    </w:p>
    <w:p w14:paraId="0F830893" w14:textId="14578F78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Competencia</w:t>
      </w:r>
      <w:r w:rsidR="00F51763" w:rsidRPr="00C12823">
        <w:rPr>
          <w:rFonts w:ascii="Calibri" w:hAnsi="Calibri" w:cs="Calibri"/>
          <w:bCs/>
          <w:sz w:val="24"/>
          <w:szCs w:val="24"/>
        </w:rPr>
        <w:t>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Orientar acciones de paz de acuerdo con metodologías y normativa</w:t>
      </w:r>
    </w:p>
    <w:p w14:paraId="30ECAB32" w14:textId="6F010534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Resultados de Aprendizaje:</w:t>
      </w:r>
    </w:p>
    <w:p w14:paraId="5210F5B3" w14:textId="6AF5B0F9" w:rsidR="00C529C5" w:rsidRPr="00C12823" w:rsidRDefault="00C529C5" w:rsidP="00552241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IDENTIFICAR LAS NECESIDADES DE LA COMUNIDAD DE ACUERDO AL CONTEXTO TERRITORIAL, CULTURAL Y CREENCIAS.</w:t>
      </w:r>
    </w:p>
    <w:p w14:paraId="1A8AAF40" w14:textId="22896A84" w:rsidR="00C529C5" w:rsidRPr="00C12823" w:rsidRDefault="00C529C5" w:rsidP="00552241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COMPRENDER LAS DIFERENTES METODOLOGÍAS PARA LA FORMULACIÓN Y ELABORACIÓN DE PROYECTOS SEGÚN NECESIDADES DE LA COMUNIDAD Y DEL CONTEXTO SOCIAL."</w:t>
      </w:r>
    </w:p>
    <w:p w14:paraId="0D456F62" w14:textId="071BEB1D" w:rsidR="00C529C5" w:rsidRPr="00C12823" w:rsidRDefault="00C529C5" w:rsidP="00552241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APLICAR ESTRATEGIAS DE PARTICIPACIÓN COMUNITARIA EN LA FORMULACIÓN, ELABORACIÓN, EJECUCIÓN, SEGUIMIENTO Y CONTROL DE PROYECTOS DE ACUERDO A TÉCNICAS Y NORMATIVIDAD VIGENTE.</w:t>
      </w:r>
    </w:p>
    <w:p w14:paraId="528132B3" w14:textId="3BCEB4BB" w:rsidR="00C529C5" w:rsidRPr="00C12823" w:rsidRDefault="00C529C5" w:rsidP="00552241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ELABORAR PROYECTOS DE INVERSIÓN SOCIAL DE ACUERDO CON LOS MODELOS ESTABLECIDOS.</w:t>
      </w:r>
    </w:p>
    <w:p w14:paraId="2F477666" w14:textId="35DC401A" w:rsidR="00F51763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Duración de la Guía</w:t>
      </w:r>
      <w:r w:rsidR="005E2F69" w:rsidRPr="00C12823">
        <w:rPr>
          <w:rFonts w:ascii="Calibri" w:hAnsi="Calibri" w:cs="Calibri"/>
          <w:bCs/>
          <w:sz w:val="24"/>
          <w:szCs w:val="24"/>
        </w:rPr>
        <w:t xml:space="preserve"> de Aprendizaje</w:t>
      </w:r>
      <w:r w:rsidR="00F51763" w:rsidRPr="00C12823">
        <w:rPr>
          <w:rFonts w:ascii="Calibri" w:hAnsi="Calibri" w:cs="Calibri"/>
          <w:bCs/>
          <w:sz w:val="24"/>
          <w:szCs w:val="24"/>
        </w:rPr>
        <w:t xml:space="preserve"> (horas):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48 HORAS</w:t>
      </w:r>
    </w:p>
    <w:p w14:paraId="6395F881" w14:textId="0CF25195" w:rsidR="00B53D0D" w:rsidRPr="00C12823" w:rsidRDefault="00B53D0D" w:rsidP="008C207F">
      <w:pPr>
        <w:spacing w:after="0" w:line="240" w:lineRule="auto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C12823" w:rsidRDefault="00CE69A9" w:rsidP="008C207F">
      <w:pPr>
        <w:spacing w:after="0" w:line="240" w:lineRule="auto"/>
        <w:rPr>
          <w:rFonts w:eastAsiaTheme="minorHAnsi" w:cs="Calibri"/>
          <w:bCs/>
          <w:sz w:val="24"/>
          <w:szCs w:val="24"/>
        </w:rPr>
      </w:pPr>
    </w:p>
    <w:p w14:paraId="04DB577D" w14:textId="4404A989" w:rsidR="009448E8" w:rsidRPr="00C12823" w:rsidRDefault="00CF7998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Bienvenidos a este espacio de formación donde aprenderemos a transformar necesidades reales en soluciones concretas para nuestras comunidades. Aquí fortalecerás habilidades para identificar problemáticas, formular proyectos y liderar procesos participativos desde las organizaciones comunales. Esta experiencia te permitirá crecer como ciudadano activo, comprometido y capaz de generar impacto social. A través del trabajo colaborativo, el aprendizaje autónomo y el uso de metodologías prácticas, construiremos juntos propuestas que respondan al contexto territorial y cultural. ¡Tu conocimiento será motor de cambio!</w:t>
      </w:r>
    </w:p>
    <w:p w14:paraId="01E8B707" w14:textId="77777777" w:rsidR="008C207F" w:rsidRPr="00C12823" w:rsidRDefault="008C207F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  <w:lang w:val="es-MX"/>
        </w:rPr>
      </w:pPr>
    </w:p>
    <w:p w14:paraId="18B9DB2F" w14:textId="7C8AB9F9" w:rsidR="00B53D0D" w:rsidRPr="00C12823" w:rsidRDefault="00B53D0D" w:rsidP="00C12823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b/>
          <w:sz w:val="24"/>
          <w:szCs w:val="24"/>
          <w:lang w:val="es-MX"/>
        </w:rPr>
      </w:pPr>
      <w:r w:rsidRPr="00C1282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48A79D2F" w14:textId="5167A01A" w:rsidR="00616671" w:rsidRPr="00C12823" w:rsidRDefault="00FE7202" w:rsidP="008C207F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b/>
          <w:sz w:val="24"/>
          <w:szCs w:val="24"/>
          <w:lang w:val="es-MX"/>
        </w:rPr>
      </w:pPr>
      <w:r w:rsidRPr="00C12823">
        <w:rPr>
          <w:rFonts w:cs="Calibri"/>
          <w:b/>
          <w:sz w:val="24"/>
          <w:szCs w:val="24"/>
          <w:lang w:val="es-MX"/>
        </w:rPr>
        <w:t xml:space="preserve">3.1 </w:t>
      </w:r>
      <w:r w:rsidR="008D7773" w:rsidRPr="00C12823">
        <w:rPr>
          <w:rFonts w:cs="Calibri"/>
          <w:b/>
          <w:sz w:val="24"/>
          <w:szCs w:val="24"/>
          <w:lang w:val="es-MX"/>
        </w:rPr>
        <w:t>Actividades de refle</w:t>
      </w:r>
      <w:r w:rsidR="007553B0" w:rsidRPr="00C12823">
        <w:rPr>
          <w:rFonts w:cs="Calibri"/>
          <w:b/>
          <w:sz w:val="24"/>
          <w:szCs w:val="24"/>
          <w:lang w:val="es-MX"/>
        </w:rPr>
        <w:t>xi</w:t>
      </w:r>
      <w:r w:rsidR="008D7773" w:rsidRPr="00C12823">
        <w:rPr>
          <w:rFonts w:cs="Calibri"/>
          <w:b/>
          <w:sz w:val="24"/>
          <w:szCs w:val="24"/>
          <w:lang w:val="es-MX"/>
        </w:rPr>
        <w:t>ón inicial</w:t>
      </w:r>
      <w:r w:rsidR="003630EC" w:rsidRPr="00C12823">
        <w:rPr>
          <w:rFonts w:cs="Calibri"/>
          <w:b/>
          <w:sz w:val="24"/>
          <w:szCs w:val="24"/>
          <w:lang w:val="es-MX"/>
        </w:rPr>
        <w:t>:</w:t>
      </w:r>
      <w:r w:rsidR="008C207F" w:rsidRPr="00C12823">
        <w:rPr>
          <w:rFonts w:cs="Calibri"/>
          <w:b/>
          <w:sz w:val="24"/>
          <w:szCs w:val="24"/>
          <w:lang w:val="es-MX"/>
        </w:rPr>
        <w:t xml:space="preserve"> </w:t>
      </w:r>
      <w:r w:rsidR="000C2CE9" w:rsidRPr="00C12823">
        <w:rPr>
          <w:rFonts w:cs="Calibri"/>
          <w:b/>
          <w:sz w:val="24"/>
          <w:szCs w:val="24"/>
        </w:rPr>
        <w:t xml:space="preserve">“Mi comunidad, mi proyecto” </w:t>
      </w:r>
    </w:p>
    <w:p w14:paraId="1D0535F9" w14:textId="259F6610" w:rsidR="000C2CE9" w:rsidRPr="00C12823" w:rsidRDefault="000C2CE9" w:rsidP="008C207F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bCs/>
          <w:sz w:val="24"/>
          <w:szCs w:val="24"/>
          <w:lang w:val="es-MX"/>
        </w:rPr>
      </w:pPr>
      <w:r w:rsidRPr="00C12823">
        <w:rPr>
          <w:rFonts w:cs="Calibri"/>
          <w:bCs/>
          <w:sz w:val="24"/>
          <w:szCs w:val="24"/>
        </w:rPr>
        <w:t>Reconocer la importancia de los proyectos comunitarios y reflexionar sobre el papel personal en la mejora de la comunidad</w:t>
      </w:r>
      <w:r w:rsidR="0020048B" w:rsidRPr="00C12823">
        <w:rPr>
          <w:rFonts w:cs="Calibri"/>
          <w:bCs/>
          <w:sz w:val="24"/>
          <w:szCs w:val="24"/>
        </w:rPr>
        <w:t xml:space="preserve"> a través </w:t>
      </w:r>
      <w:r w:rsidR="0020048B" w:rsidRPr="00C12823">
        <w:rPr>
          <w:rFonts w:cs="Calibri"/>
          <w:bCs/>
          <w:sz w:val="24"/>
          <w:szCs w:val="24"/>
          <w:lang w:val="es-MX"/>
        </w:rPr>
        <w:t xml:space="preserve">de la </w:t>
      </w:r>
      <w:proofErr w:type="gramStart"/>
      <w:r w:rsidR="0020048B" w:rsidRPr="00C12823">
        <w:rPr>
          <w:rFonts w:cs="Calibri"/>
          <w:bCs/>
          <w:sz w:val="24"/>
          <w:szCs w:val="24"/>
          <w:lang w:val="es-MX"/>
        </w:rPr>
        <w:t>proyección  de</w:t>
      </w:r>
      <w:proofErr w:type="gramEnd"/>
      <w:r w:rsidR="0020048B" w:rsidRPr="00C12823">
        <w:rPr>
          <w:rFonts w:cs="Calibri"/>
          <w:bCs/>
          <w:sz w:val="24"/>
          <w:szCs w:val="24"/>
          <w:lang w:val="es-MX"/>
        </w:rPr>
        <w:t xml:space="preserve"> un  video</w:t>
      </w:r>
      <w:r w:rsidR="0020048B" w:rsidRPr="00C12823">
        <w:rPr>
          <w:rFonts w:cs="Calibri"/>
          <w:bCs/>
          <w:sz w:val="24"/>
          <w:szCs w:val="24"/>
        </w:rPr>
        <w:t xml:space="preserve"> la respuesta de cuestionamientos:</w:t>
      </w:r>
    </w:p>
    <w:p w14:paraId="6BF4472E" w14:textId="77777777" w:rsidR="000C2CE9" w:rsidRPr="00C12823" w:rsidRDefault="000C2CE9" w:rsidP="00552241">
      <w:pPr>
        <w:pStyle w:val="NormalWeb"/>
        <w:numPr>
          <w:ilvl w:val="0"/>
          <w:numId w:val="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significa para mí “comunidad”?</w:t>
      </w:r>
    </w:p>
    <w:p w14:paraId="155B929F" w14:textId="77777777" w:rsidR="000C2CE9" w:rsidRPr="00C12823" w:rsidRDefault="000C2CE9" w:rsidP="00552241">
      <w:pPr>
        <w:pStyle w:val="NormalWeb"/>
        <w:numPr>
          <w:ilvl w:val="0"/>
          <w:numId w:val="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problemas, necesidades o retos identifico actualmente en mi comunidad?</w:t>
      </w:r>
    </w:p>
    <w:p w14:paraId="7514883E" w14:textId="77777777" w:rsidR="000C2CE9" w:rsidRPr="00C12823" w:rsidRDefault="000C2CE9" w:rsidP="00552241">
      <w:pPr>
        <w:pStyle w:val="NormalWeb"/>
        <w:numPr>
          <w:ilvl w:val="0"/>
          <w:numId w:val="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lastRenderedPageBreak/>
        <w:t>¿Qué acciones se podrían emprender para mejorar esa situación?</w:t>
      </w:r>
    </w:p>
    <w:p w14:paraId="2FBBB25A" w14:textId="326B3793" w:rsidR="000C2CE9" w:rsidRPr="00C12823" w:rsidRDefault="000C2CE9" w:rsidP="00552241">
      <w:pPr>
        <w:pStyle w:val="NormalWeb"/>
        <w:numPr>
          <w:ilvl w:val="0"/>
          <w:numId w:val="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papel podría tener yo en un proyecto que busque resolverlo?</w:t>
      </w:r>
    </w:p>
    <w:p w14:paraId="3692E134" w14:textId="77777777" w:rsidR="000C2CE9" w:rsidRPr="00C12823" w:rsidRDefault="000C2CE9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En pequeños grupos, compartan sus respuestas.</w:t>
      </w:r>
    </w:p>
    <w:p w14:paraId="3BD64C00" w14:textId="77777777" w:rsidR="000C2CE9" w:rsidRPr="00C12823" w:rsidRDefault="000C2CE9" w:rsidP="00552241">
      <w:pPr>
        <w:pStyle w:val="NormalWeb"/>
        <w:numPr>
          <w:ilvl w:val="0"/>
          <w:numId w:val="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Identifiquen coincidencias entre sus ideas.</w:t>
      </w:r>
    </w:p>
    <w:p w14:paraId="7F886165" w14:textId="4656A737" w:rsidR="000C2CE9" w:rsidRPr="00C12823" w:rsidRDefault="000C2CE9" w:rsidP="00552241">
      <w:pPr>
        <w:pStyle w:val="NormalWeb"/>
        <w:numPr>
          <w:ilvl w:val="0"/>
          <w:numId w:val="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Elijan </w:t>
      </w:r>
      <w:r w:rsidRPr="00C12823">
        <w:rPr>
          <w:rStyle w:val="Textoennegrita"/>
          <w:rFonts w:ascii="Calibri" w:hAnsi="Calibri" w:cs="Calibri"/>
          <w:b w:val="0"/>
        </w:rPr>
        <w:t>un problema o necesidad común</w:t>
      </w:r>
      <w:r w:rsidRPr="00C12823">
        <w:rPr>
          <w:rFonts w:ascii="Calibri" w:hAnsi="Calibri" w:cs="Calibri"/>
          <w:bCs/>
        </w:rPr>
        <w:t xml:space="preserve"> que les gustaría abordar como ejemplo de proyecto comunitario.</w:t>
      </w:r>
    </w:p>
    <w:p w14:paraId="3D0F6368" w14:textId="54B6A5F7" w:rsidR="000C2CE9" w:rsidRPr="00C12823" w:rsidRDefault="000C2CE9" w:rsidP="008C207F">
      <w:pPr>
        <w:pStyle w:val="NormalWeb"/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 xml:space="preserve"> </w:t>
      </w:r>
      <w:r w:rsidR="0020048B" w:rsidRPr="00C12823">
        <w:rPr>
          <w:rStyle w:val="Textoennegrita"/>
          <w:rFonts w:ascii="Calibri" w:hAnsi="Calibri" w:cs="Calibri"/>
          <w:b w:val="0"/>
        </w:rPr>
        <w:t>R</w:t>
      </w:r>
      <w:r w:rsidRPr="00C12823">
        <w:rPr>
          <w:rStyle w:val="Textoennegrita"/>
          <w:rFonts w:ascii="Calibri" w:hAnsi="Calibri" w:cs="Calibri"/>
          <w:b w:val="0"/>
        </w:rPr>
        <w:t>eflexión a través de las sigui</w:t>
      </w:r>
      <w:r w:rsidR="00E7041B">
        <w:rPr>
          <w:rStyle w:val="Textoennegrita"/>
          <w:rFonts w:ascii="Calibri" w:hAnsi="Calibri" w:cs="Calibri"/>
          <w:b w:val="0"/>
        </w:rPr>
        <w:t>en</w:t>
      </w:r>
      <w:r w:rsidRPr="00C12823">
        <w:rPr>
          <w:rStyle w:val="Textoennegrita"/>
          <w:rFonts w:ascii="Calibri" w:hAnsi="Calibri" w:cs="Calibri"/>
          <w:b w:val="0"/>
        </w:rPr>
        <w:t>tes</w:t>
      </w:r>
      <w:r w:rsidRPr="00C12823">
        <w:rPr>
          <w:rFonts w:ascii="Calibri" w:hAnsi="Calibri" w:cs="Calibri"/>
          <w:bCs/>
        </w:rPr>
        <w:t xml:space="preserve"> preguntas como:</w:t>
      </w:r>
    </w:p>
    <w:p w14:paraId="12656174" w14:textId="77777777" w:rsidR="000C2CE9" w:rsidRPr="00C12823" w:rsidRDefault="000C2CE9" w:rsidP="00552241">
      <w:pPr>
        <w:pStyle w:val="NormalWeb"/>
        <w:numPr>
          <w:ilvl w:val="0"/>
          <w:numId w:val="6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aprendimos sobre nuestras comunidades al escucharnos?</w:t>
      </w:r>
    </w:p>
    <w:p w14:paraId="56585C5B" w14:textId="77777777" w:rsidR="000C2CE9" w:rsidRPr="00C12823" w:rsidRDefault="000C2CE9" w:rsidP="00552241">
      <w:pPr>
        <w:pStyle w:val="NormalWeb"/>
        <w:numPr>
          <w:ilvl w:val="0"/>
          <w:numId w:val="6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valores son esenciales para trabajar juntos en un proyecto comunitario?</w:t>
      </w:r>
    </w:p>
    <w:p w14:paraId="00270790" w14:textId="262EDB4D" w:rsidR="000C2CE9" w:rsidRPr="00C12823" w:rsidRDefault="000C2CE9" w:rsidP="00552241">
      <w:pPr>
        <w:pStyle w:val="NormalWeb"/>
        <w:numPr>
          <w:ilvl w:val="0"/>
          <w:numId w:val="6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desafíos anticipamos al querer transformar una idea en un proyecto real?</w:t>
      </w:r>
    </w:p>
    <w:p w14:paraId="490CAC03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Ambiente requerido:  Convencional</w:t>
      </w:r>
    </w:p>
    <w:p w14:paraId="062FCDE1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Estrategias o técnicas didácticas activas:  Exposición</w:t>
      </w:r>
    </w:p>
    <w:p w14:paraId="72F9DB98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Materiales de formación: Equipos de </w:t>
      </w:r>
      <w:proofErr w:type="spellStart"/>
      <w:r w:rsidRPr="00C12823">
        <w:rPr>
          <w:rFonts w:eastAsia="Arial" w:cs="Calibri"/>
          <w:bCs/>
          <w:sz w:val="24"/>
          <w:szCs w:val="24"/>
        </w:rPr>
        <w:t>computo</w:t>
      </w:r>
      <w:proofErr w:type="spellEnd"/>
      <w:r w:rsidRPr="00C12823">
        <w:rPr>
          <w:rFonts w:eastAsia="Arial" w:cs="Calibri"/>
          <w:bCs/>
          <w:sz w:val="24"/>
          <w:szCs w:val="24"/>
        </w:rPr>
        <w:t>, video Beam, conectividad.</w:t>
      </w:r>
    </w:p>
    <w:p w14:paraId="6E2905C9" w14:textId="0C8A8FC0" w:rsidR="00DD7DE9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video, documentos relacionados</w:t>
      </w:r>
    </w:p>
    <w:p w14:paraId="36CFEE0D" w14:textId="0739BA3B" w:rsidR="00DD7DE9" w:rsidRPr="00C12823" w:rsidRDefault="00DD7DE9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Material de apoyo:</w:t>
      </w:r>
      <w:r w:rsidR="002C7E22" w:rsidRPr="00C12823">
        <w:rPr>
          <w:rFonts w:eastAsia="Arial" w:cs="Calibri"/>
          <w:bCs/>
          <w:sz w:val="24"/>
          <w:szCs w:val="24"/>
        </w:rPr>
        <w:t xml:space="preserve"> documentos </w:t>
      </w:r>
      <w:proofErr w:type="spellStart"/>
      <w:r w:rsidR="002C7E22" w:rsidRPr="00C12823">
        <w:rPr>
          <w:rFonts w:eastAsia="Arial" w:cs="Calibri"/>
          <w:bCs/>
          <w:sz w:val="24"/>
          <w:szCs w:val="24"/>
        </w:rPr>
        <w:t>relacionaldos</w:t>
      </w:r>
      <w:proofErr w:type="spellEnd"/>
      <w:r w:rsidR="002C7E22" w:rsidRPr="00C12823">
        <w:rPr>
          <w:rFonts w:eastAsia="Arial" w:cs="Calibri"/>
          <w:bCs/>
          <w:sz w:val="24"/>
          <w:szCs w:val="24"/>
        </w:rPr>
        <w:t xml:space="preserve"> </w:t>
      </w:r>
    </w:p>
    <w:p w14:paraId="61EC3047" w14:textId="7F7DC717" w:rsidR="00F51763" w:rsidRDefault="00DD7DE9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Duración de la actividad:  </w:t>
      </w:r>
      <w:r w:rsidR="002C7E22" w:rsidRPr="00C12823">
        <w:rPr>
          <w:rFonts w:eastAsia="Arial" w:cs="Calibri"/>
          <w:bCs/>
          <w:sz w:val="24"/>
          <w:szCs w:val="24"/>
        </w:rPr>
        <w:t xml:space="preserve">8 </w:t>
      </w:r>
      <w:r w:rsidRPr="00C12823">
        <w:rPr>
          <w:rFonts w:eastAsia="Arial" w:cs="Calibri"/>
          <w:bCs/>
          <w:sz w:val="24"/>
          <w:szCs w:val="24"/>
        </w:rPr>
        <w:t>horas.</w:t>
      </w:r>
    </w:p>
    <w:p w14:paraId="174BC73A" w14:textId="77777777" w:rsidR="00C12823" w:rsidRPr="00C12823" w:rsidRDefault="00C12823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</w:p>
    <w:p w14:paraId="28E1A594" w14:textId="5126B7F0" w:rsidR="00451A05" w:rsidRDefault="00FE7202" w:rsidP="008C207F">
      <w:pPr>
        <w:pStyle w:val="Default"/>
        <w:jc w:val="both"/>
        <w:rPr>
          <w:rFonts w:ascii="Calibri" w:hAnsi="Calibri" w:cs="Calibri"/>
          <w:b/>
          <w:color w:val="auto"/>
        </w:rPr>
      </w:pPr>
      <w:r w:rsidRPr="00C12823">
        <w:rPr>
          <w:rFonts w:ascii="Calibri" w:hAnsi="Calibri" w:cs="Calibri"/>
          <w:b/>
          <w:color w:val="auto"/>
        </w:rPr>
        <w:t xml:space="preserve">3.2 </w:t>
      </w:r>
      <w:r w:rsidR="00451A05" w:rsidRPr="00C12823">
        <w:rPr>
          <w:rFonts w:ascii="Calibri" w:hAnsi="Calibri" w:cs="Calibri"/>
          <w:b/>
          <w:color w:val="auto"/>
        </w:rPr>
        <w:t xml:space="preserve">Actividades de </w:t>
      </w:r>
      <w:r w:rsidR="00BA649D" w:rsidRPr="00C12823">
        <w:rPr>
          <w:rFonts w:ascii="Calibri" w:hAnsi="Calibri" w:cs="Calibri"/>
          <w:b/>
          <w:color w:val="auto"/>
        </w:rPr>
        <w:t xml:space="preserve">contextualización e identificación de </w:t>
      </w:r>
      <w:r w:rsidR="0E399CB2" w:rsidRPr="00C12823">
        <w:rPr>
          <w:rFonts w:ascii="Calibri" w:hAnsi="Calibri" w:cs="Calibri"/>
          <w:b/>
          <w:color w:val="auto"/>
        </w:rPr>
        <w:t>conocimientos</w:t>
      </w:r>
      <w:r w:rsidR="00BA649D" w:rsidRPr="00C12823">
        <w:rPr>
          <w:rFonts w:ascii="Calibri" w:hAnsi="Calibri" w:cs="Calibri"/>
          <w:b/>
          <w:color w:val="auto"/>
        </w:rPr>
        <w:t xml:space="preserve"> necesarios para el aprendizaje:</w:t>
      </w:r>
    </w:p>
    <w:p w14:paraId="556B510C" w14:textId="77777777" w:rsidR="00C12823" w:rsidRPr="00C12823" w:rsidRDefault="00C12823" w:rsidP="008C207F">
      <w:pPr>
        <w:pStyle w:val="Default"/>
        <w:jc w:val="both"/>
        <w:rPr>
          <w:rFonts w:ascii="Calibri" w:hAnsi="Calibri" w:cs="Calibri"/>
          <w:b/>
          <w:color w:val="auto"/>
        </w:rPr>
      </w:pPr>
    </w:p>
    <w:p w14:paraId="615DF3CA" w14:textId="169AC84E" w:rsidR="0020048B" w:rsidRPr="00C12823" w:rsidRDefault="00C12823" w:rsidP="00C12823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>A</w:t>
      </w:r>
      <w:r w:rsidR="005761D2" w:rsidRPr="00C12823">
        <w:rPr>
          <w:rFonts w:eastAsia="Arial" w:cs="Calibri"/>
          <w:bCs/>
          <w:sz w:val="24"/>
          <w:szCs w:val="24"/>
        </w:rPr>
        <w:t>ctividad</w:t>
      </w:r>
      <w:proofErr w:type="gramStart"/>
      <w:r w:rsidR="005761D2" w:rsidRPr="00C12823">
        <w:rPr>
          <w:rFonts w:eastAsia="Arial" w:cs="Calibri"/>
          <w:bCs/>
          <w:sz w:val="24"/>
          <w:szCs w:val="24"/>
        </w:rPr>
        <w:t xml:space="preserve">: </w:t>
      </w:r>
      <w:r w:rsidR="0020048B" w:rsidRPr="00C12823">
        <w:rPr>
          <w:rStyle w:val="Textoennegrita"/>
          <w:rFonts w:cs="Calibri"/>
          <w:b w:val="0"/>
          <w:sz w:val="24"/>
          <w:szCs w:val="24"/>
        </w:rPr>
        <w:t xml:space="preserve"> “</w:t>
      </w:r>
      <w:proofErr w:type="gramEnd"/>
      <w:r w:rsidR="0020048B" w:rsidRPr="00C12823">
        <w:rPr>
          <w:rStyle w:val="Textoennegrita"/>
          <w:rFonts w:cs="Calibri"/>
          <w:b w:val="0"/>
          <w:sz w:val="24"/>
          <w:szCs w:val="24"/>
        </w:rPr>
        <w:t xml:space="preserve">El camino hacia un proyecto comunitario” </w:t>
      </w:r>
      <w:r w:rsidR="0020048B" w:rsidRPr="00C12823">
        <w:rPr>
          <w:rFonts w:cs="Calibri"/>
          <w:bCs/>
          <w:sz w:val="24"/>
          <w:szCs w:val="24"/>
        </w:rPr>
        <w:t>Identificar los conocimientos, habilidades y actitudes que los participantes ya poseen o necesitan fortalecer para desarrollar un proyecto comunitario exitoso.</w:t>
      </w:r>
      <w:r>
        <w:rPr>
          <w:rFonts w:cs="Calibri"/>
          <w:bCs/>
          <w:sz w:val="24"/>
          <w:szCs w:val="24"/>
        </w:rPr>
        <w:t xml:space="preserve"> </w:t>
      </w:r>
      <w:r w:rsidR="004D44F1" w:rsidRPr="00C12823">
        <w:rPr>
          <w:rFonts w:cs="Calibri"/>
          <w:bCs/>
        </w:rPr>
        <w:t>Se plantea una situación</w:t>
      </w:r>
      <w:r w:rsidR="0020048B" w:rsidRPr="00C12823">
        <w:rPr>
          <w:rFonts w:cs="Calibri"/>
          <w:bCs/>
        </w:rPr>
        <w:t>, por ejemplo:</w:t>
      </w:r>
      <w:r w:rsidR="004D44F1" w:rsidRPr="00C12823">
        <w:rPr>
          <w:rFonts w:cs="Calibri"/>
          <w:bCs/>
        </w:rPr>
        <w:t xml:space="preserve"> </w:t>
      </w:r>
      <w:r w:rsidR="0020048B" w:rsidRPr="00C12823">
        <w:rPr>
          <w:rFonts w:cs="Calibri"/>
          <w:bCs/>
        </w:rPr>
        <w:t>“En tu comunidad, un grupo de vecinos quiere mejorar el parque local, pero no saben por dónde empezar. Tienen buenas ideas, pero no logran organizarse ni obtener apoyo.”</w:t>
      </w:r>
    </w:p>
    <w:p w14:paraId="6C5E67CB" w14:textId="19616761" w:rsidR="0020048B" w:rsidRPr="00C12823" w:rsidRDefault="004D44F1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Responder los siguientes cuestionamientos</w:t>
      </w:r>
      <w:r w:rsidR="0020048B" w:rsidRPr="00C12823">
        <w:rPr>
          <w:rFonts w:ascii="Calibri" w:eastAsia="Calibri" w:hAnsi="Calibri" w:cs="Calibri"/>
          <w:bCs/>
          <w:lang w:eastAsia="en-US"/>
        </w:rPr>
        <w:t>:</w:t>
      </w:r>
    </w:p>
    <w:p w14:paraId="7CC0C7A9" w14:textId="77777777" w:rsidR="0020048B" w:rsidRPr="00C12823" w:rsidRDefault="0020048B" w:rsidP="00552241">
      <w:pPr>
        <w:pStyle w:val="NormalWeb"/>
        <w:numPr>
          <w:ilvl w:val="0"/>
          <w:numId w:val="50"/>
        </w:numPr>
        <w:spacing w:before="0" w:beforeAutospacing="0" w:after="0" w:afterAutospacing="0"/>
        <w:ind w:left="357" w:hanging="357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necesitaría este grupo para lograr su objetivo?</w:t>
      </w:r>
    </w:p>
    <w:p w14:paraId="0AB89469" w14:textId="77777777" w:rsidR="0020048B" w:rsidRPr="00C12823" w:rsidRDefault="0020048B" w:rsidP="00552241">
      <w:pPr>
        <w:pStyle w:val="NormalWeb"/>
        <w:numPr>
          <w:ilvl w:val="0"/>
          <w:numId w:val="50"/>
        </w:numPr>
        <w:spacing w:before="0" w:beforeAutospacing="0" w:after="0" w:afterAutospacing="0"/>
        <w:ind w:left="357" w:hanging="357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etapas creen que tendría que seguir para planear y ejecutar ese proyecto?</w:t>
      </w:r>
    </w:p>
    <w:p w14:paraId="662236EA" w14:textId="77777777" w:rsidR="0020048B" w:rsidRPr="00C12823" w:rsidRDefault="0020048B" w:rsidP="00552241">
      <w:pPr>
        <w:pStyle w:val="NormalWeb"/>
        <w:numPr>
          <w:ilvl w:val="0"/>
          <w:numId w:val="50"/>
        </w:numPr>
        <w:spacing w:before="0" w:beforeAutospacing="0" w:after="0" w:afterAutospacing="0"/>
        <w:ind w:left="357" w:hanging="357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¿Quiénes deberían participar y cómo?</w:t>
      </w:r>
    </w:p>
    <w:p w14:paraId="140A70BF" w14:textId="4DCD4D61" w:rsidR="0020048B" w:rsidRPr="00C12823" w:rsidRDefault="0020048B" w:rsidP="00552241">
      <w:pPr>
        <w:pStyle w:val="NormalWeb"/>
        <w:numPr>
          <w:ilvl w:val="0"/>
          <w:numId w:val="50"/>
        </w:numPr>
        <w:spacing w:before="0" w:beforeAutospacing="0" w:after="0" w:afterAutospacing="0"/>
        <w:ind w:left="357" w:hanging="357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necesitamos saber para gestionar un proyecto comunitario?</w:t>
      </w:r>
    </w:p>
    <w:p w14:paraId="216E698A" w14:textId="77777777" w:rsidR="00E7041B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Pide a los participantes que mencionen libremente aspectos que consideren importantes (por ejemplo: diagnóstico, liderazgo, financiamiento, trabajo en equipo, evaluación, comunicación, etc.).</w:t>
      </w:r>
      <w:r w:rsidRPr="00C12823">
        <w:rPr>
          <w:rFonts w:ascii="Calibri" w:eastAsia="Calibri" w:hAnsi="Calibri" w:cs="Calibri"/>
          <w:bCs/>
          <w:lang w:eastAsia="en-US"/>
        </w:rPr>
        <w:br/>
      </w:r>
    </w:p>
    <w:p w14:paraId="6F940316" w14:textId="581E6751" w:rsidR="0020048B" w:rsidRPr="00C12823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lastRenderedPageBreak/>
        <w:t>Agrupa las ideas en categorías como:</w:t>
      </w:r>
    </w:p>
    <w:p w14:paraId="1C474992" w14:textId="77777777" w:rsidR="0020048B" w:rsidRPr="00C12823" w:rsidRDefault="0020048B" w:rsidP="00552241">
      <w:pPr>
        <w:pStyle w:val="NormalWeb"/>
        <w:numPr>
          <w:ilvl w:val="0"/>
          <w:numId w:val="7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Conocimientos (qué hay que saber)</w:t>
      </w:r>
    </w:p>
    <w:p w14:paraId="75DE3323" w14:textId="77777777" w:rsidR="0020048B" w:rsidRPr="00C12823" w:rsidRDefault="0020048B" w:rsidP="00552241">
      <w:pPr>
        <w:pStyle w:val="NormalWeb"/>
        <w:numPr>
          <w:ilvl w:val="0"/>
          <w:numId w:val="7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Habilidades (qué hay que saber hacer)</w:t>
      </w:r>
    </w:p>
    <w:p w14:paraId="685CC265" w14:textId="77777777" w:rsidR="0020048B" w:rsidRPr="00C12823" w:rsidRDefault="0020048B" w:rsidP="00552241">
      <w:pPr>
        <w:pStyle w:val="NormalWeb"/>
        <w:numPr>
          <w:ilvl w:val="0"/>
          <w:numId w:val="7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Actitudes y valores (cómo hay que ser)</w:t>
      </w:r>
    </w:p>
    <w:p w14:paraId="644AF7A8" w14:textId="77777777" w:rsidR="0020048B" w:rsidRPr="00C12823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Cada participante completa una tabla sencilla en su cuaderno o en una hoja: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1561"/>
        <w:gridCol w:w="1609"/>
        <w:gridCol w:w="2201"/>
      </w:tblGrid>
      <w:tr w:rsidR="00C12823" w:rsidRPr="00C12823" w14:paraId="22066BB9" w14:textId="77777777" w:rsidTr="005761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B0BE636" w14:textId="77777777" w:rsidR="0020048B" w:rsidRPr="00C12823" w:rsidRDefault="0020048B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Aspecto</w:t>
            </w:r>
          </w:p>
        </w:tc>
        <w:tc>
          <w:tcPr>
            <w:tcW w:w="0" w:type="auto"/>
            <w:vAlign w:val="center"/>
            <w:hideMark/>
          </w:tcPr>
          <w:p w14:paraId="028B7AF7" w14:textId="77777777" w:rsidR="0020048B" w:rsidRPr="00C12823" w:rsidRDefault="0020048B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Lo conozco bien</w:t>
            </w:r>
          </w:p>
        </w:tc>
        <w:tc>
          <w:tcPr>
            <w:tcW w:w="0" w:type="auto"/>
            <w:vAlign w:val="center"/>
            <w:hideMark/>
          </w:tcPr>
          <w:p w14:paraId="3BF904F0" w14:textId="77777777" w:rsidR="0020048B" w:rsidRPr="00C12823" w:rsidRDefault="0020048B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Lo conozco poco</w:t>
            </w:r>
          </w:p>
        </w:tc>
        <w:tc>
          <w:tcPr>
            <w:tcW w:w="0" w:type="auto"/>
            <w:vAlign w:val="center"/>
            <w:hideMark/>
          </w:tcPr>
          <w:p w14:paraId="5B3F2F4C" w14:textId="77777777" w:rsidR="0020048B" w:rsidRPr="00C12823" w:rsidRDefault="0020048B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Necesito aprender más</w:t>
            </w:r>
          </w:p>
        </w:tc>
      </w:tr>
      <w:tr w:rsidR="00C12823" w:rsidRPr="00C12823" w14:paraId="41206F4E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F6E5F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identificar necesidades de la comunidad</w:t>
            </w:r>
          </w:p>
        </w:tc>
        <w:tc>
          <w:tcPr>
            <w:tcW w:w="0" w:type="auto"/>
            <w:vAlign w:val="center"/>
            <w:hideMark/>
          </w:tcPr>
          <w:p w14:paraId="471A2E5E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271AFBA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E6F5BC4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57956567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5ADBFB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formular objetivos y metas</w:t>
            </w:r>
          </w:p>
        </w:tc>
        <w:tc>
          <w:tcPr>
            <w:tcW w:w="0" w:type="auto"/>
            <w:vAlign w:val="center"/>
            <w:hideMark/>
          </w:tcPr>
          <w:p w14:paraId="7CB5DB16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7A2CFF4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C10B24F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36D60432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5FFF0E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planificar actividades</w:t>
            </w:r>
          </w:p>
        </w:tc>
        <w:tc>
          <w:tcPr>
            <w:tcW w:w="0" w:type="auto"/>
            <w:vAlign w:val="center"/>
            <w:hideMark/>
          </w:tcPr>
          <w:p w14:paraId="12C87F60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0CB3DB3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00ABBDF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021CF13B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6BD61F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buscar recursos y aliados</w:t>
            </w:r>
          </w:p>
        </w:tc>
        <w:tc>
          <w:tcPr>
            <w:tcW w:w="0" w:type="auto"/>
            <w:vAlign w:val="center"/>
            <w:hideMark/>
          </w:tcPr>
          <w:p w14:paraId="03023038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600765D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AC99318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012DBC02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F0FBE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evaluar resultados</w:t>
            </w:r>
          </w:p>
        </w:tc>
        <w:tc>
          <w:tcPr>
            <w:tcW w:w="0" w:type="auto"/>
            <w:vAlign w:val="center"/>
            <w:hideMark/>
          </w:tcPr>
          <w:p w14:paraId="78EBC569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80158BD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6B60D6C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4AE2B272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924F0C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trabajar en equipo</w:t>
            </w:r>
          </w:p>
        </w:tc>
        <w:tc>
          <w:tcPr>
            <w:tcW w:w="0" w:type="auto"/>
            <w:vAlign w:val="center"/>
            <w:hideMark/>
          </w:tcPr>
          <w:p w14:paraId="51EF73A6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A348902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C790C88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</w:tbl>
    <w:p w14:paraId="75E48EC3" w14:textId="77777777" w:rsidR="0020048B" w:rsidRPr="00C12823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Al final, los participantes pueden compartir de manera voluntaria qué aspectos sienten que dominan más y cuáles necesitan reforzar.</w:t>
      </w:r>
    </w:p>
    <w:p w14:paraId="4A3BE539" w14:textId="77777777" w:rsidR="0020048B" w:rsidRPr="00C12823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Concluye preguntando:</w:t>
      </w:r>
    </w:p>
    <w:p w14:paraId="76D5A008" w14:textId="77777777" w:rsidR="0020048B" w:rsidRPr="00C12823" w:rsidRDefault="0020048B" w:rsidP="00552241">
      <w:pPr>
        <w:pStyle w:val="NormalWeb"/>
        <w:numPr>
          <w:ilvl w:val="0"/>
          <w:numId w:val="51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descubrí sobre lo que ya sé y lo que necesito aprender?</w:t>
      </w:r>
    </w:p>
    <w:p w14:paraId="7C695B6C" w14:textId="77777777" w:rsidR="0020048B" w:rsidRPr="00C12823" w:rsidRDefault="0020048B" w:rsidP="00552241">
      <w:pPr>
        <w:pStyle w:val="NormalWeb"/>
        <w:numPr>
          <w:ilvl w:val="0"/>
          <w:numId w:val="51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me motiva a participar en proyectos comunitarios?</w:t>
      </w:r>
    </w:p>
    <w:p w14:paraId="70E53CA3" w14:textId="77777777" w:rsidR="0020048B" w:rsidRPr="00C12823" w:rsidRDefault="0020048B" w:rsidP="00552241">
      <w:pPr>
        <w:pStyle w:val="NormalWeb"/>
        <w:numPr>
          <w:ilvl w:val="0"/>
          <w:numId w:val="51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¿Cómo puede este curso o taller ayudarme a fortalecer mis capacidades para actuar en mi comunidad?</w:t>
      </w:r>
    </w:p>
    <w:p w14:paraId="16E4789B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Ambiente requerido:  Convencional</w:t>
      </w:r>
    </w:p>
    <w:p w14:paraId="55F3857C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Estrategias o técnicas didácticas activas:  Exposición</w:t>
      </w:r>
    </w:p>
    <w:p w14:paraId="7A54C235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 xml:space="preserve">Materiales de formación: Equipos de </w:t>
      </w:r>
      <w:proofErr w:type="spellStart"/>
      <w:r w:rsidRPr="00C12823">
        <w:rPr>
          <w:rFonts w:cs="Calibri"/>
          <w:bCs/>
          <w:sz w:val="24"/>
          <w:szCs w:val="24"/>
        </w:rPr>
        <w:t>computo</w:t>
      </w:r>
      <w:proofErr w:type="spellEnd"/>
      <w:r w:rsidRPr="00C12823">
        <w:rPr>
          <w:rFonts w:cs="Calibri"/>
          <w:bCs/>
          <w:sz w:val="24"/>
          <w:szCs w:val="24"/>
        </w:rPr>
        <w:t>, video Beam, conectividad.</w:t>
      </w:r>
    </w:p>
    <w:p w14:paraId="2ABFB24A" w14:textId="30C178E9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 xml:space="preserve">documentos </w:t>
      </w:r>
      <w:proofErr w:type="spellStart"/>
      <w:r w:rsidRPr="00C12823">
        <w:rPr>
          <w:rFonts w:cs="Calibri"/>
          <w:bCs/>
          <w:sz w:val="24"/>
          <w:szCs w:val="24"/>
        </w:rPr>
        <w:t>relacionaldos</w:t>
      </w:r>
      <w:proofErr w:type="spellEnd"/>
      <w:r w:rsidRPr="00C12823">
        <w:rPr>
          <w:rFonts w:cs="Calibri"/>
          <w:bCs/>
          <w:sz w:val="24"/>
          <w:szCs w:val="24"/>
        </w:rPr>
        <w:t xml:space="preserve"> </w:t>
      </w:r>
    </w:p>
    <w:p w14:paraId="17278DC3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Duración de la actividad:  8 horas.</w:t>
      </w:r>
    </w:p>
    <w:p w14:paraId="3E152328" w14:textId="320BE532" w:rsidR="00F51763" w:rsidRDefault="00F51763" w:rsidP="008C207F">
      <w:pPr>
        <w:spacing w:after="0" w:line="240" w:lineRule="auto"/>
        <w:rPr>
          <w:rFonts w:cs="Calibri"/>
          <w:bCs/>
          <w:sz w:val="24"/>
          <w:szCs w:val="24"/>
          <w:lang w:val="es-MX"/>
        </w:rPr>
      </w:pPr>
    </w:p>
    <w:p w14:paraId="0D6472C1" w14:textId="77777777" w:rsidR="00E7041B" w:rsidRPr="00C12823" w:rsidRDefault="00E7041B" w:rsidP="008C207F">
      <w:pPr>
        <w:spacing w:after="0" w:line="240" w:lineRule="auto"/>
        <w:rPr>
          <w:rFonts w:cs="Calibri"/>
          <w:bCs/>
          <w:sz w:val="24"/>
          <w:szCs w:val="24"/>
          <w:lang w:val="es-MX"/>
        </w:rPr>
      </w:pPr>
    </w:p>
    <w:p w14:paraId="1ECBC812" w14:textId="4AAFDF2C" w:rsidR="003B493D" w:rsidRDefault="00FE7202" w:rsidP="008C207F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7041B">
        <w:rPr>
          <w:rFonts w:cs="Calibri"/>
          <w:b/>
          <w:sz w:val="24"/>
          <w:szCs w:val="24"/>
        </w:rPr>
        <w:lastRenderedPageBreak/>
        <w:t xml:space="preserve">3.3 </w:t>
      </w:r>
      <w:r w:rsidR="00CC084F" w:rsidRPr="00E7041B">
        <w:rPr>
          <w:rFonts w:cs="Calibri"/>
          <w:b/>
          <w:sz w:val="24"/>
          <w:szCs w:val="24"/>
        </w:rPr>
        <w:t xml:space="preserve">Actividades de </w:t>
      </w:r>
      <w:r w:rsidR="09EDA5A2" w:rsidRPr="00E7041B">
        <w:rPr>
          <w:rFonts w:cs="Calibri"/>
          <w:b/>
          <w:sz w:val="24"/>
          <w:szCs w:val="24"/>
        </w:rPr>
        <w:t>apropiación</w:t>
      </w:r>
    </w:p>
    <w:p w14:paraId="58117D97" w14:textId="77777777" w:rsidR="00E7041B" w:rsidRPr="00E7041B" w:rsidRDefault="00E7041B" w:rsidP="008C207F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3CAB406B" w14:textId="38A55597" w:rsidR="00C529C5" w:rsidRDefault="00C529C5" w:rsidP="008C207F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7041B">
        <w:rPr>
          <w:rFonts w:cs="Calibri"/>
          <w:b/>
          <w:sz w:val="24"/>
          <w:szCs w:val="24"/>
        </w:rPr>
        <w:t xml:space="preserve">3.3.1 </w:t>
      </w:r>
      <w:r w:rsidR="00181878" w:rsidRPr="00E7041B">
        <w:rPr>
          <w:rFonts w:cs="Calibri"/>
          <w:b/>
          <w:sz w:val="24"/>
          <w:szCs w:val="24"/>
        </w:rPr>
        <w:t>Identificar las necesidades de la comunidad de acuerdo al contexto territorial, cultural y creencias.</w:t>
      </w:r>
    </w:p>
    <w:p w14:paraId="39D15F97" w14:textId="77777777" w:rsidR="00D5618E" w:rsidRPr="00E7041B" w:rsidRDefault="00D5618E" w:rsidP="008C207F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448BB9D4" w14:textId="1CDBC498" w:rsidR="00500E38" w:rsidRPr="00C12823" w:rsidRDefault="00E7041B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>A</w:t>
      </w:r>
      <w:r w:rsidR="00C529C5" w:rsidRPr="00C12823">
        <w:rPr>
          <w:rFonts w:eastAsia="Arial" w:cs="Calibri"/>
          <w:bCs/>
          <w:sz w:val="24"/>
          <w:szCs w:val="24"/>
        </w:rPr>
        <w:t xml:space="preserve">ctividad: </w:t>
      </w:r>
      <w:r w:rsidR="00500E38" w:rsidRPr="00C12823">
        <w:rPr>
          <w:rStyle w:val="Textoennegrita"/>
          <w:rFonts w:cs="Calibri"/>
          <w:b w:val="0"/>
          <w:sz w:val="24"/>
          <w:szCs w:val="24"/>
        </w:rPr>
        <w:t xml:space="preserve"> Identificación de las necesidades de la comun</w:t>
      </w:r>
      <w:r w:rsidR="00CC43BE" w:rsidRPr="00C12823">
        <w:rPr>
          <w:rStyle w:val="Textoennegrita"/>
          <w:rFonts w:cs="Calibri"/>
          <w:b w:val="0"/>
          <w:sz w:val="24"/>
          <w:szCs w:val="24"/>
        </w:rPr>
        <w:t>idad</w:t>
      </w:r>
      <w:r w:rsidR="00500E38" w:rsidRPr="00C12823">
        <w:rPr>
          <w:rFonts w:cs="Calibri"/>
          <w:bCs/>
          <w:sz w:val="24"/>
          <w:szCs w:val="24"/>
        </w:rPr>
        <w:t xml:space="preserve">, considerando su </w:t>
      </w:r>
      <w:r w:rsidR="00500E38" w:rsidRPr="00C12823">
        <w:rPr>
          <w:rStyle w:val="Textoennegrita"/>
          <w:rFonts w:cs="Calibri"/>
          <w:b w:val="0"/>
          <w:sz w:val="24"/>
          <w:szCs w:val="24"/>
        </w:rPr>
        <w:t>contexto territorial, cultural y creencias locales</w:t>
      </w:r>
      <w:r w:rsidR="00500E38" w:rsidRPr="00C12823">
        <w:rPr>
          <w:rFonts w:cs="Calibri"/>
          <w:bCs/>
          <w:sz w:val="24"/>
          <w:szCs w:val="24"/>
        </w:rPr>
        <w:t xml:space="preserve">, para elaborar como producto final un </w:t>
      </w:r>
      <w:r w:rsidR="00500E38" w:rsidRPr="00C12823">
        <w:rPr>
          <w:rStyle w:val="Textoennegrita"/>
          <w:rFonts w:cs="Calibri"/>
          <w:b w:val="0"/>
          <w:sz w:val="24"/>
          <w:szCs w:val="24"/>
        </w:rPr>
        <w:t>Informe o Dossier de Diagnóstico Comunitario</w:t>
      </w:r>
      <w:r w:rsidR="00500E38" w:rsidRPr="00C12823">
        <w:rPr>
          <w:rFonts w:cs="Calibri"/>
          <w:bCs/>
          <w:sz w:val="24"/>
          <w:szCs w:val="24"/>
        </w:rPr>
        <w:t xml:space="preserve"> que sirva de base para la formulación de un proyecto comunitario.</w:t>
      </w:r>
    </w:p>
    <w:p w14:paraId="6F19B2C8" w14:textId="34CAA2C3" w:rsidR="00500E38" w:rsidRPr="00C12823" w:rsidRDefault="00500E38" w:rsidP="008C207F">
      <w:pPr>
        <w:pStyle w:val="Ttulo2"/>
        <w:jc w:val="left"/>
        <w:rPr>
          <w:rFonts w:cs="Calibri"/>
          <w:bCs/>
          <w:color w:val="auto"/>
          <w:sz w:val="24"/>
        </w:rPr>
      </w:pPr>
      <w:r w:rsidRPr="00C12823">
        <w:rPr>
          <w:rStyle w:val="Textoennegrita"/>
          <w:rFonts w:cs="Calibri"/>
          <w:b w:val="0"/>
          <w:color w:val="auto"/>
          <w:sz w:val="24"/>
        </w:rPr>
        <w:t>Informe o dossier de diagnóstico comunitario</w:t>
      </w:r>
      <w:r w:rsidRPr="00C12823">
        <w:rPr>
          <w:rFonts w:cs="Calibri"/>
          <w:bCs/>
          <w:color w:val="auto"/>
          <w:sz w:val="24"/>
        </w:rPr>
        <w:t xml:space="preserve"> que incluya:</w:t>
      </w:r>
    </w:p>
    <w:p w14:paraId="47ECA1CF" w14:textId="77777777" w:rsidR="00500E38" w:rsidRPr="00C12823" w:rsidRDefault="00500E38" w:rsidP="00552241">
      <w:pPr>
        <w:pStyle w:val="NormalWeb"/>
        <w:numPr>
          <w:ilvl w:val="0"/>
          <w:numId w:val="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Caracterización del territorio.</w:t>
      </w:r>
    </w:p>
    <w:p w14:paraId="5C08657A" w14:textId="77777777" w:rsidR="00500E38" w:rsidRPr="00C12823" w:rsidRDefault="00500E38" w:rsidP="00552241">
      <w:pPr>
        <w:pStyle w:val="NormalWeb"/>
        <w:numPr>
          <w:ilvl w:val="0"/>
          <w:numId w:val="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Análisis sociocultural.</w:t>
      </w:r>
    </w:p>
    <w:p w14:paraId="4929ED02" w14:textId="77777777" w:rsidR="00500E38" w:rsidRPr="00C12823" w:rsidRDefault="00500E38" w:rsidP="00552241">
      <w:pPr>
        <w:pStyle w:val="NormalWeb"/>
        <w:numPr>
          <w:ilvl w:val="0"/>
          <w:numId w:val="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Matriz de necesidades priorizadas.</w:t>
      </w:r>
    </w:p>
    <w:p w14:paraId="687650F2" w14:textId="77777777" w:rsidR="00500E38" w:rsidRPr="00C12823" w:rsidRDefault="00500E38" w:rsidP="00552241">
      <w:pPr>
        <w:pStyle w:val="NormalWeb"/>
        <w:numPr>
          <w:ilvl w:val="0"/>
          <w:numId w:val="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Interpretación y conclusiones de resultados.</w:t>
      </w:r>
    </w:p>
    <w:p w14:paraId="6FD17079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1. Definir el propósito y los alcances</w:t>
      </w:r>
    </w:p>
    <w:p w14:paraId="50D4B8AF" w14:textId="77777777" w:rsidR="00500E38" w:rsidRPr="00C12823" w:rsidRDefault="00500E38" w:rsidP="00552241">
      <w:pPr>
        <w:pStyle w:val="NormalWeb"/>
        <w:numPr>
          <w:ilvl w:val="0"/>
          <w:numId w:val="9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Determinar qué se quiere conocer: las </w:t>
      </w:r>
      <w:r w:rsidRPr="00C12823">
        <w:rPr>
          <w:rStyle w:val="Textoennegrita"/>
          <w:rFonts w:ascii="Calibri" w:hAnsi="Calibri" w:cs="Calibri"/>
          <w:b w:val="0"/>
        </w:rPr>
        <w:t>necesidades reales</w:t>
      </w:r>
      <w:r w:rsidRPr="00C12823">
        <w:rPr>
          <w:rFonts w:ascii="Calibri" w:hAnsi="Calibri" w:cs="Calibri"/>
          <w:bCs/>
        </w:rPr>
        <w:t xml:space="preserve"> de la comunidad en relación con su territorio, cultura, recursos y valores.</w:t>
      </w:r>
    </w:p>
    <w:p w14:paraId="0BBDEC9E" w14:textId="77777777" w:rsidR="00500E38" w:rsidRPr="00C12823" w:rsidRDefault="00500E38" w:rsidP="00552241">
      <w:pPr>
        <w:pStyle w:val="NormalWeb"/>
        <w:numPr>
          <w:ilvl w:val="0"/>
          <w:numId w:val="9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Formular una o dos </w:t>
      </w:r>
      <w:r w:rsidRPr="00C12823">
        <w:rPr>
          <w:rStyle w:val="Textoennegrita"/>
          <w:rFonts w:ascii="Calibri" w:hAnsi="Calibri" w:cs="Calibri"/>
          <w:b w:val="0"/>
        </w:rPr>
        <w:t>preguntas guía</w:t>
      </w:r>
      <w:r w:rsidRPr="00C12823">
        <w:rPr>
          <w:rFonts w:ascii="Calibri" w:hAnsi="Calibri" w:cs="Calibri"/>
          <w:bCs/>
        </w:rPr>
        <w:t>, por ejemplo:</w:t>
      </w:r>
    </w:p>
    <w:p w14:paraId="102B111D" w14:textId="77777777" w:rsidR="00500E38" w:rsidRPr="00C12823" w:rsidRDefault="00500E38" w:rsidP="00552241">
      <w:pPr>
        <w:pStyle w:val="NormalWeb"/>
        <w:numPr>
          <w:ilvl w:val="0"/>
          <w:numId w:val="21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¿Cuáles son los principales problemas o carencias de la comunidad?</w:t>
      </w:r>
    </w:p>
    <w:p w14:paraId="5F3C4359" w14:textId="77777777" w:rsidR="00500E38" w:rsidRPr="00C12823" w:rsidRDefault="00500E38" w:rsidP="00552241">
      <w:pPr>
        <w:pStyle w:val="NormalWeb"/>
        <w:numPr>
          <w:ilvl w:val="0"/>
          <w:numId w:val="21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¿Cómo influyen las creencias, costumbres o prácticas culturales en la percepción de esas necesidades?</w:t>
      </w:r>
    </w:p>
    <w:p w14:paraId="25F0A7EB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2. Seleccionar la comunidad o zona de estudio</w:t>
      </w:r>
    </w:p>
    <w:p w14:paraId="1C669C25" w14:textId="77777777" w:rsidR="00500E38" w:rsidRPr="00C12823" w:rsidRDefault="00500E38" w:rsidP="00552241">
      <w:pPr>
        <w:pStyle w:val="NormalWeb"/>
        <w:numPr>
          <w:ilvl w:val="0"/>
          <w:numId w:val="1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Elegir una comunidad cercana o representativa.</w:t>
      </w:r>
    </w:p>
    <w:p w14:paraId="2780ECA4" w14:textId="77777777" w:rsidR="00500E38" w:rsidRPr="00C12823" w:rsidRDefault="00500E38" w:rsidP="00552241">
      <w:pPr>
        <w:pStyle w:val="NormalWeb"/>
        <w:numPr>
          <w:ilvl w:val="0"/>
          <w:numId w:val="1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Identificar su </w:t>
      </w:r>
      <w:r w:rsidRPr="00C12823">
        <w:rPr>
          <w:rStyle w:val="Textoennegrita"/>
          <w:rFonts w:ascii="Calibri" w:hAnsi="Calibri" w:cs="Calibri"/>
          <w:b w:val="0"/>
        </w:rPr>
        <w:t>ubicación geográfica, límites territoriales y características principales</w:t>
      </w:r>
      <w:r w:rsidRPr="00C12823">
        <w:rPr>
          <w:rFonts w:ascii="Calibri" w:hAnsi="Calibri" w:cs="Calibri"/>
          <w:bCs/>
        </w:rPr>
        <w:t xml:space="preserve"> (rural, urbana, indígena, etc.).</w:t>
      </w:r>
    </w:p>
    <w:p w14:paraId="18032812" w14:textId="77777777" w:rsidR="00500E38" w:rsidRPr="00C12823" w:rsidRDefault="00500E38" w:rsidP="00552241">
      <w:pPr>
        <w:pStyle w:val="NormalWeb"/>
        <w:numPr>
          <w:ilvl w:val="0"/>
          <w:numId w:val="1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Realizar una breve revisión documental o búsqueda previa sobre su historia y contexto.</w:t>
      </w:r>
    </w:p>
    <w:p w14:paraId="4C2501DF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3. Diseñar los instrumentos de recolección de información</w:t>
      </w:r>
    </w:p>
    <w:p w14:paraId="42C59EDB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 equipo debe acordar qué técnicas usará:</w:t>
      </w:r>
    </w:p>
    <w:p w14:paraId="326BFF0B" w14:textId="77777777" w:rsidR="00500E38" w:rsidRPr="00C12823" w:rsidRDefault="00500E38" w:rsidP="00552241">
      <w:pPr>
        <w:pStyle w:val="NormalWeb"/>
        <w:numPr>
          <w:ilvl w:val="0"/>
          <w:numId w:val="11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Observación directa:</w:t>
      </w:r>
      <w:r w:rsidRPr="00C12823">
        <w:rPr>
          <w:rFonts w:ascii="Calibri" w:hAnsi="Calibri" w:cs="Calibri"/>
          <w:bCs/>
        </w:rPr>
        <w:t xml:space="preserve"> para registrar infraestructura, entorno físico y dinámicas cotidianas.</w:t>
      </w:r>
    </w:p>
    <w:p w14:paraId="74240769" w14:textId="77777777" w:rsidR="00500E38" w:rsidRPr="00C12823" w:rsidRDefault="00500E38" w:rsidP="00552241">
      <w:pPr>
        <w:pStyle w:val="NormalWeb"/>
        <w:numPr>
          <w:ilvl w:val="0"/>
          <w:numId w:val="11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Entrevistas semiestructuradas:</w:t>
      </w:r>
      <w:r w:rsidRPr="00C12823">
        <w:rPr>
          <w:rFonts w:ascii="Calibri" w:hAnsi="Calibri" w:cs="Calibri"/>
          <w:bCs/>
        </w:rPr>
        <w:t xml:space="preserve"> a actores clave (líderes, vecinos, maestros, comerciantes, etc.).</w:t>
      </w:r>
    </w:p>
    <w:p w14:paraId="253D2CC0" w14:textId="77777777" w:rsidR="00500E38" w:rsidRPr="00C12823" w:rsidRDefault="00500E38" w:rsidP="00552241">
      <w:pPr>
        <w:pStyle w:val="NormalWeb"/>
        <w:numPr>
          <w:ilvl w:val="0"/>
          <w:numId w:val="11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Grupos focales o conversatorios:</w:t>
      </w:r>
      <w:r w:rsidRPr="00C12823">
        <w:rPr>
          <w:rFonts w:ascii="Calibri" w:hAnsi="Calibri" w:cs="Calibri"/>
          <w:bCs/>
        </w:rPr>
        <w:t xml:space="preserve"> para discutir percepciones y prioridades colectivas.</w:t>
      </w:r>
    </w:p>
    <w:p w14:paraId="36EA80EA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Preparar los formatos:</w:t>
      </w:r>
    </w:p>
    <w:p w14:paraId="5D606F91" w14:textId="77777777" w:rsidR="00500E38" w:rsidRPr="00C12823" w:rsidRDefault="00500E38" w:rsidP="00552241">
      <w:pPr>
        <w:pStyle w:val="NormalWeb"/>
        <w:numPr>
          <w:ilvl w:val="0"/>
          <w:numId w:val="1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Guía de observación (aspectos territoriales, sociales, culturales).</w:t>
      </w:r>
    </w:p>
    <w:p w14:paraId="57A4F05B" w14:textId="77777777" w:rsidR="00500E38" w:rsidRPr="00C12823" w:rsidRDefault="00500E38" w:rsidP="00552241">
      <w:pPr>
        <w:pStyle w:val="NormalWeb"/>
        <w:numPr>
          <w:ilvl w:val="0"/>
          <w:numId w:val="1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lastRenderedPageBreak/>
        <w:t>Cuestionario de entrevista.</w:t>
      </w:r>
    </w:p>
    <w:p w14:paraId="6DA5B55D" w14:textId="77777777" w:rsidR="00500E38" w:rsidRPr="00C12823" w:rsidRDefault="00500E38" w:rsidP="00552241">
      <w:pPr>
        <w:pStyle w:val="NormalWeb"/>
        <w:numPr>
          <w:ilvl w:val="0"/>
          <w:numId w:val="1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Plantilla para la matriz de necesidades.</w:t>
      </w:r>
    </w:p>
    <w:p w14:paraId="27C192E1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4. Presentación y consentimiento</w:t>
      </w:r>
    </w:p>
    <w:p w14:paraId="482C7B0F" w14:textId="77777777" w:rsidR="00500E38" w:rsidRPr="00C12823" w:rsidRDefault="00500E38" w:rsidP="00552241">
      <w:pPr>
        <w:pStyle w:val="NormalWeb"/>
        <w:numPr>
          <w:ilvl w:val="0"/>
          <w:numId w:val="1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Contactar a las autoridades o líderes locales.</w:t>
      </w:r>
    </w:p>
    <w:p w14:paraId="6D79C690" w14:textId="77777777" w:rsidR="00500E38" w:rsidRPr="00C12823" w:rsidRDefault="00500E38" w:rsidP="00552241">
      <w:pPr>
        <w:pStyle w:val="NormalWeb"/>
        <w:numPr>
          <w:ilvl w:val="0"/>
          <w:numId w:val="1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Explicar el objetivo del diagnóstico y solicitar </w:t>
      </w:r>
      <w:r w:rsidRPr="00C12823">
        <w:rPr>
          <w:rStyle w:val="Textoennegrita"/>
          <w:rFonts w:ascii="Calibri" w:hAnsi="Calibri" w:cs="Calibri"/>
          <w:b w:val="0"/>
        </w:rPr>
        <w:t>autorización y consentimiento informado</w:t>
      </w:r>
      <w:r w:rsidRPr="00C12823">
        <w:rPr>
          <w:rFonts w:ascii="Calibri" w:hAnsi="Calibri" w:cs="Calibri"/>
          <w:bCs/>
        </w:rPr>
        <w:t>.</w:t>
      </w:r>
    </w:p>
    <w:p w14:paraId="73C37387" w14:textId="77777777" w:rsidR="00500E38" w:rsidRPr="00C12823" w:rsidRDefault="00500E38" w:rsidP="00552241">
      <w:pPr>
        <w:pStyle w:val="NormalWeb"/>
        <w:numPr>
          <w:ilvl w:val="0"/>
          <w:numId w:val="1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Acordar horarios y lugares para entrevistas o reuniones.</w:t>
      </w:r>
    </w:p>
    <w:p w14:paraId="6F9951EA" w14:textId="1DC0A869" w:rsidR="00E7041B" w:rsidRDefault="00500E38" w:rsidP="00E7041B">
      <w:pPr>
        <w:pStyle w:val="Ttulo3"/>
        <w:spacing w:before="0" w:line="240" w:lineRule="auto"/>
        <w:rPr>
          <w:rStyle w:val="Textoennegrita"/>
          <w:rFonts w:ascii="Calibri" w:hAnsi="Calibri" w:cs="Calibri"/>
          <w:bCs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5. Observación del territorio</w:t>
      </w:r>
    </w:p>
    <w:p w14:paraId="03097F91" w14:textId="77777777" w:rsidR="00E7041B" w:rsidRPr="00E7041B" w:rsidRDefault="00E7041B" w:rsidP="00E7041B">
      <w:pPr>
        <w:spacing w:after="0" w:line="240" w:lineRule="auto"/>
      </w:pPr>
    </w:p>
    <w:p w14:paraId="5F2DA053" w14:textId="58591328" w:rsidR="00500E38" w:rsidRPr="00C12823" w:rsidRDefault="00500E38" w:rsidP="00552241">
      <w:pPr>
        <w:pStyle w:val="NormalWeb"/>
        <w:numPr>
          <w:ilvl w:val="0"/>
          <w:numId w:val="1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Realizar un recorrido por la comunidad y anotar:</w:t>
      </w:r>
    </w:p>
    <w:p w14:paraId="746C8962" w14:textId="77777777" w:rsidR="00500E38" w:rsidRPr="00C12823" w:rsidRDefault="00500E38" w:rsidP="00552241">
      <w:pPr>
        <w:pStyle w:val="NormalWeb"/>
        <w:numPr>
          <w:ilvl w:val="0"/>
          <w:numId w:val="5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Infraestructura, servicios, recursos naturales.</w:t>
      </w:r>
    </w:p>
    <w:p w14:paraId="02DF70C3" w14:textId="77777777" w:rsidR="00500E38" w:rsidRPr="00C12823" w:rsidRDefault="00500E38" w:rsidP="00552241">
      <w:pPr>
        <w:pStyle w:val="NormalWeb"/>
        <w:numPr>
          <w:ilvl w:val="0"/>
          <w:numId w:val="5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Distribución del territorio (barrios, caminos, espacios públicos).</w:t>
      </w:r>
    </w:p>
    <w:p w14:paraId="50F59B91" w14:textId="5380EE94" w:rsidR="00500E38" w:rsidRDefault="00500E38" w:rsidP="00552241">
      <w:pPr>
        <w:pStyle w:val="NormalWeb"/>
        <w:numPr>
          <w:ilvl w:val="0"/>
          <w:numId w:val="5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Elementos culturales visibles (murales, templos, símbolos, actividades tradicionales).</w:t>
      </w:r>
    </w:p>
    <w:p w14:paraId="144D8A58" w14:textId="77777777" w:rsidR="00E7041B" w:rsidRPr="00C12823" w:rsidRDefault="00E7041B" w:rsidP="00E7041B">
      <w:pPr>
        <w:pStyle w:val="NormalWeb"/>
        <w:spacing w:before="0" w:beforeAutospacing="0" w:after="0" w:afterAutospacing="0"/>
        <w:ind w:left="1080"/>
        <w:rPr>
          <w:rFonts w:ascii="Calibri" w:hAnsi="Calibri" w:cs="Calibri"/>
          <w:bCs/>
        </w:rPr>
      </w:pPr>
    </w:p>
    <w:p w14:paraId="795DE264" w14:textId="06D327B9" w:rsidR="00500E38" w:rsidRDefault="00500E38" w:rsidP="00552241">
      <w:pPr>
        <w:pStyle w:val="NormalWeb"/>
        <w:numPr>
          <w:ilvl w:val="0"/>
          <w:numId w:val="1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Tomar fotografías o croquis (solo con autorización).</w:t>
      </w:r>
    </w:p>
    <w:p w14:paraId="6DA7A564" w14:textId="77777777" w:rsidR="00E7041B" w:rsidRPr="00C12823" w:rsidRDefault="00E7041B" w:rsidP="00E7041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p w14:paraId="21C30992" w14:textId="77777777" w:rsidR="00500E38" w:rsidRPr="00C12823" w:rsidRDefault="00500E38" w:rsidP="00E7041B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6. Aplicación de entrevistas y grupos focales</w:t>
      </w:r>
    </w:p>
    <w:p w14:paraId="5252E79A" w14:textId="77777777" w:rsidR="00500E38" w:rsidRPr="00C12823" w:rsidRDefault="00500E38" w:rsidP="00552241">
      <w:pPr>
        <w:pStyle w:val="NormalWeb"/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Entrevistar a distintos perfiles (jóvenes, adultos, mujeres, líderes, comerciantes, docentes, etc.).</w:t>
      </w:r>
    </w:p>
    <w:p w14:paraId="518BD650" w14:textId="77777777" w:rsidR="00500E38" w:rsidRPr="00C12823" w:rsidRDefault="00500E38" w:rsidP="00552241">
      <w:pPr>
        <w:pStyle w:val="NormalWeb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En grupos focales, pedir que comenten:</w:t>
      </w:r>
    </w:p>
    <w:p w14:paraId="7CA98CF5" w14:textId="77777777" w:rsidR="00500E38" w:rsidRPr="00C12823" w:rsidRDefault="00500E38" w:rsidP="00E7041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problemas o carencias consideran más urgentes?</w:t>
      </w:r>
    </w:p>
    <w:p w14:paraId="0F91814D" w14:textId="77777777" w:rsidR="00500E38" w:rsidRPr="00C12823" w:rsidRDefault="00500E38" w:rsidP="00E7041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soluciones o recursos ya existen?</w:t>
      </w:r>
    </w:p>
    <w:p w14:paraId="5C1A28D5" w14:textId="77777777" w:rsidR="00500E38" w:rsidRPr="00C12823" w:rsidRDefault="00500E38" w:rsidP="00E7041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costumbres o creencias influyen en las decisiones colectivas?</w:t>
      </w:r>
    </w:p>
    <w:p w14:paraId="729D669E" w14:textId="3016C4D3" w:rsidR="00500E38" w:rsidRPr="00C12823" w:rsidRDefault="00500E38" w:rsidP="00552241">
      <w:pPr>
        <w:pStyle w:val="NormalWeb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Registrar textualmente las respuestas clave.</w:t>
      </w:r>
    </w:p>
    <w:p w14:paraId="1ACC924E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7. Caracterización del territorio</w:t>
      </w:r>
    </w:p>
    <w:p w14:paraId="35157D66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Redactar una descripción clara que incluya:</w:t>
      </w:r>
    </w:p>
    <w:p w14:paraId="14787B56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Ubicación geográfica y límites.</w:t>
      </w:r>
    </w:p>
    <w:p w14:paraId="6D205E71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Aspectos físicos:</w:t>
      </w:r>
      <w:r w:rsidRPr="00C12823">
        <w:rPr>
          <w:rFonts w:ascii="Calibri" w:hAnsi="Calibri" w:cs="Calibri"/>
          <w:bCs/>
        </w:rPr>
        <w:t xml:space="preserve"> clima, suelo, recursos naturales.</w:t>
      </w:r>
    </w:p>
    <w:p w14:paraId="0DD40AD7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Aspectos demográficos:</w:t>
      </w:r>
      <w:r w:rsidRPr="00C12823">
        <w:rPr>
          <w:rFonts w:ascii="Calibri" w:hAnsi="Calibri" w:cs="Calibri"/>
          <w:bCs/>
        </w:rPr>
        <w:t xml:space="preserve"> número de habitantes, grupos de edad, ocupaciones.</w:t>
      </w:r>
    </w:p>
    <w:p w14:paraId="1AB0A244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Aspectos económicos:</w:t>
      </w:r>
      <w:r w:rsidRPr="00C12823">
        <w:rPr>
          <w:rFonts w:ascii="Calibri" w:hAnsi="Calibri" w:cs="Calibri"/>
          <w:bCs/>
        </w:rPr>
        <w:t xml:space="preserve"> principales actividades productivas.</w:t>
      </w:r>
    </w:p>
    <w:p w14:paraId="054DBB1C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Aspectos institucionales:</w:t>
      </w:r>
      <w:r w:rsidRPr="00C12823">
        <w:rPr>
          <w:rFonts w:ascii="Calibri" w:hAnsi="Calibri" w:cs="Calibri"/>
          <w:bCs/>
        </w:rPr>
        <w:t xml:space="preserve"> organizaciones o autoridades locales.</w:t>
      </w:r>
    </w:p>
    <w:p w14:paraId="120FE1B0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8. Análisis sociocultural</w:t>
      </w:r>
    </w:p>
    <w:p w14:paraId="0651DF7A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Elaborar un apartado donde se describan:</w:t>
      </w:r>
    </w:p>
    <w:p w14:paraId="0DF70A30" w14:textId="77777777" w:rsidR="00500E38" w:rsidRPr="00C12823" w:rsidRDefault="00500E38" w:rsidP="00552241">
      <w:pPr>
        <w:pStyle w:val="NormalWeb"/>
        <w:numPr>
          <w:ilvl w:val="0"/>
          <w:numId w:val="17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Prácticas, costumbres y tradiciones locales.</w:t>
      </w:r>
    </w:p>
    <w:p w14:paraId="594E961F" w14:textId="77777777" w:rsidR="00500E38" w:rsidRPr="00C12823" w:rsidRDefault="00500E38" w:rsidP="00552241">
      <w:pPr>
        <w:pStyle w:val="NormalWeb"/>
        <w:numPr>
          <w:ilvl w:val="0"/>
          <w:numId w:val="17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lastRenderedPageBreak/>
        <w:t>Estructuras de liderazgo o participación.</w:t>
      </w:r>
    </w:p>
    <w:p w14:paraId="36E2166D" w14:textId="77777777" w:rsidR="00500E38" w:rsidRPr="00C12823" w:rsidRDefault="00500E38" w:rsidP="00552241">
      <w:pPr>
        <w:pStyle w:val="NormalWeb"/>
        <w:numPr>
          <w:ilvl w:val="0"/>
          <w:numId w:val="17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Creencias o valores que influyen en la vida comunitaria.</w:t>
      </w:r>
    </w:p>
    <w:p w14:paraId="1A833468" w14:textId="77777777" w:rsidR="00500E38" w:rsidRPr="00C12823" w:rsidRDefault="00500E38" w:rsidP="00552241">
      <w:pPr>
        <w:pStyle w:val="NormalWeb"/>
        <w:numPr>
          <w:ilvl w:val="0"/>
          <w:numId w:val="17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Factores que fortalecen o dificultan la organización.</w:t>
      </w:r>
    </w:p>
    <w:p w14:paraId="367E4755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9. Construcción de la matriz de necesidades</w:t>
      </w:r>
    </w:p>
    <w:p w14:paraId="258361A5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Organizar la información en una tabla de priorización, como esta: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0"/>
        <w:gridCol w:w="1685"/>
        <w:gridCol w:w="1746"/>
        <w:gridCol w:w="2149"/>
        <w:gridCol w:w="1554"/>
        <w:gridCol w:w="1045"/>
      </w:tblGrid>
      <w:tr w:rsidR="00C12823" w:rsidRPr="00C12823" w14:paraId="01CF4C95" w14:textId="77777777" w:rsidTr="008C207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C45C1A5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Necesidad identificada</w:t>
            </w:r>
          </w:p>
        </w:tc>
        <w:tc>
          <w:tcPr>
            <w:tcW w:w="0" w:type="auto"/>
            <w:vAlign w:val="center"/>
            <w:hideMark/>
          </w:tcPr>
          <w:p w14:paraId="5B22B473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Causas</w:t>
            </w:r>
          </w:p>
        </w:tc>
        <w:tc>
          <w:tcPr>
            <w:tcW w:w="0" w:type="auto"/>
            <w:vAlign w:val="center"/>
            <w:hideMark/>
          </w:tcPr>
          <w:p w14:paraId="5D7193FD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Consecuencias</w:t>
            </w:r>
          </w:p>
        </w:tc>
        <w:tc>
          <w:tcPr>
            <w:tcW w:w="0" w:type="auto"/>
            <w:vAlign w:val="center"/>
            <w:hideMark/>
          </w:tcPr>
          <w:p w14:paraId="6947468C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Importancia para la comunidad (alta/media/baja)</w:t>
            </w:r>
          </w:p>
        </w:tc>
        <w:tc>
          <w:tcPr>
            <w:tcW w:w="0" w:type="auto"/>
            <w:vAlign w:val="center"/>
            <w:hideMark/>
          </w:tcPr>
          <w:p w14:paraId="6E6A4970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Recursos existentes</w:t>
            </w:r>
          </w:p>
        </w:tc>
        <w:tc>
          <w:tcPr>
            <w:tcW w:w="0" w:type="auto"/>
            <w:vAlign w:val="center"/>
            <w:hideMark/>
          </w:tcPr>
          <w:p w14:paraId="7E90530E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Prioridad final</w:t>
            </w:r>
          </w:p>
        </w:tc>
      </w:tr>
      <w:tr w:rsidR="00C12823" w:rsidRPr="00C12823" w14:paraId="25B85E4E" w14:textId="77777777" w:rsidTr="008C20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B9936D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Ejemplo: falta de agua potable</w:t>
            </w:r>
          </w:p>
        </w:tc>
        <w:tc>
          <w:tcPr>
            <w:tcW w:w="0" w:type="auto"/>
            <w:vAlign w:val="center"/>
            <w:hideMark/>
          </w:tcPr>
          <w:p w14:paraId="52595EEB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Infraestructura deteriorada</w:t>
            </w:r>
          </w:p>
        </w:tc>
        <w:tc>
          <w:tcPr>
            <w:tcW w:w="0" w:type="auto"/>
            <w:vAlign w:val="center"/>
            <w:hideMark/>
          </w:tcPr>
          <w:p w14:paraId="499B2F2F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Enfermedades, gasto económico</w:t>
            </w:r>
          </w:p>
        </w:tc>
        <w:tc>
          <w:tcPr>
            <w:tcW w:w="0" w:type="auto"/>
            <w:vAlign w:val="center"/>
            <w:hideMark/>
          </w:tcPr>
          <w:p w14:paraId="616DF61D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5287A0C8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Mano de obra local, pozo comunitario</w:t>
            </w:r>
          </w:p>
        </w:tc>
        <w:tc>
          <w:tcPr>
            <w:tcW w:w="0" w:type="auto"/>
            <w:vAlign w:val="center"/>
            <w:hideMark/>
          </w:tcPr>
          <w:p w14:paraId="3830083A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1</w:t>
            </w:r>
          </w:p>
        </w:tc>
      </w:tr>
    </w:tbl>
    <w:p w14:paraId="2D06A9E2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Analizar los datos y consensuar las </w:t>
      </w:r>
      <w:r w:rsidRPr="00C12823">
        <w:rPr>
          <w:rStyle w:val="Textoennegrita"/>
          <w:rFonts w:ascii="Calibri" w:hAnsi="Calibri" w:cs="Calibri"/>
          <w:b w:val="0"/>
        </w:rPr>
        <w:t>tres o cuatro necesidades prioritarias</w:t>
      </w:r>
      <w:r w:rsidRPr="00C12823">
        <w:rPr>
          <w:rFonts w:ascii="Calibri" w:hAnsi="Calibri" w:cs="Calibri"/>
          <w:bCs/>
        </w:rPr>
        <w:t>.</w:t>
      </w:r>
    </w:p>
    <w:p w14:paraId="2CFE8386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10. Interpretación de resultados</w:t>
      </w:r>
    </w:p>
    <w:p w14:paraId="3B087350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Reflexionar colectivamente sobre lo encontrado:</w:t>
      </w:r>
    </w:p>
    <w:p w14:paraId="4E3C906A" w14:textId="77777777" w:rsidR="00500E38" w:rsidRPr="00C12823" w:rsidRDefault="00500E38" w:rsidP="00552241">
      <w:pPr>
        <w:pStyle w:val="NormalWeb"/>
        <w:numPr>
          <w:ilvl w:val="0"/>
          <w:numId w:val="1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factores estructurales explican las necesidades detectadas?</w:t>
      </w:r>
    </w:p>
    <w:p w14:paraId="047D0FDF" w14:textId="77777777" w:rsidR="00500E38" w:rsidRPr="00C12823" w:rsidRDefault="00500E38" w:rsidP="00552241">
      <w:pPr>
        <w:pStyle w:val="NormalWeb"/>
        <w:numPr>
          <w:ilvl w:val="0"/>
          <w:numId w:val="1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recursos o potencialidades existen para atenderlas?</w:t>
      </w:r>
    </w:p>
    <w:p w14:paraId="4CD69DED" w14:textId="77777777" w:rsidR="00500E38" w:rsidRPr="00C12823" w:rsidRDefault="00500E38" w:rsidP="00552241">
      <w:pPr>
        <w:pStyle w:val="NormalWeb"/>
        <w:numPr>
          <w:ilvl w:val="0"/>
          <w:numId w:val="1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aspectos culturales deben respetarse o aprovecharse en futuros proyectos?</w:t>
      </w:r>
    </w:p>
    <w:p w14:paraId="6075649D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El análisis debe ser </w:t>
      </w:r>
      <w:r w:rsidRPr="00C12823">
        <w:rPr>
          <w:rStyle w:val="Textoennegrita"/>
          <w:rFonts w:ascii="Calibri" w:hAnsi="Calibri" w:cs="Calibri"/>
          <w:b w:val="0"/>
        </w:rPr>
        <w:t>participativo y argumentado</w:t>
      </w:r>
      <w:r w:rsidRPr="00C12823">
        <w:rPr>
          <w:rFonts w:ascii="Calibri" w:hAnsi="Calibri" w:cs="Calibri"/>
          <w:bCs/>
        </w:rPr>
        <w:t>.</w:t>
      </w:r>
    </w:p>
    <w:p w14:paraId="12A1BADF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11. Redacción del dossier o informe final</w:t>
      </w:r>
    </w:p>
    <w:p w14:paraId="618ABCB3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Estructura sugerida:</w:t>
      </w:r>
    </w:p>
    <w:p w14:paraId="22760801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Portada y datos del equipo.</w:t>
      </w:r>
    </w:p>
    <w:p w14:paraId="251DD433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Introducción:</w:t>
      </w:r>
      <w:r w:rsidRPr="00C12823">
        <w:rPr>
          <w:rFonts w:ascii="Calibri" w:hAnsi="Calibri" w:cs="Calibri"/>
          <w:bCs/>
        </w:rPr>
        <w:t xml:space="preserve"> propósito, contexto y metodología.</w:t>
      </w:r>
    </w:p>
    <w:p w14:paraId="04626719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Caracterización del territorio.</w:t>
      </w:r>
    </w:p>
    <w:p w14:paraId="4E19D0E5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Análisis sociocultural.</w:t>
      </w:r>
    </w:p>
    <w:p w14:paraId="4F6FBE7A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Matriz de necesidades priorizadas.</w:t>
      </w:r>
    </w:p>
    <w:p w14:paraId="0CEB2DA2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Interpretación y conclusiones.</w:t>
      </w:r>
    </w:p>
    <w:p w14:paraId="35425520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Anexos:</w:t>
      </w:r>
      <w:r w:rsidRPr="00C12823">
        <w:rPr>
          <w:rFonts w:ascii="Calibri" w:hAnsi="Calibri" w:cs="Calibri"/>
          <w:bCs/>
        </w:rPr>
        <w:t xml:space="preserve"> fotografías, mapas, entrevistas, actas, etc.</w:t>
      </w:r>
    </w:p>
    <w:p w14:paraId="4CC88C15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lastRenderedPageBreak/>
        <w:t>Paso 12. Socialización y retroalimentación</w:t>
      </w:r>
    </w:p>
    <w:p w14:paraId="44B2EB34" w14:textId="77777777" w:rsidR="00500E38" w:rsidRPr="00C12823" w:rsidRDefault="00500E38" w:rsidP="00552241">
      <w:pPr>
        <w:pStyle w:val="NormalWeb"/>
        <w:numPr>
          <w:ilvl w:val="0"/>
          <w:numId w:val="2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Presentar el informe ante el grupo o la comunidad.</w:t>
      </w:r>
    </w:p>
    <w:p w14:paraId="1EF6011C" w14:textId="77777777" w:rsidR="00500E38" w:rsidRPr="00C12823" w:rsidRDefault="00500E38" w:rsidP="00552241">
      <w:pPr>
        <w:pStyle w:val="NormalWeb"/>
        <w:numPr>
          <w:ilvl w:val="0"/>
          <w:numId w:val="2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Escuchar comentarios, validar los hallazgos y registrar sugerencias.</w:t>
      </w:r>
    </w:p>
    <w:p w14:paraId="3CB0FE5F" w14:textId="441AFAD3" w:rsidR="00500E38" w:rsidRPr="00C12823" w:rsidRDefault="00500E38" w:rsidP="00552241">
      <w:pPr>
        <w:pStyle w:val="NormalWeb"/>
        <w:numPr>
          <w:ilvl w:val="0"/>
          <w:numId w:val="2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Ajustar el informe final con base en esa retroalimentación.</w:t>
      </w:r>
    </w:p>
    <w:p w14:paraId="18E0F28C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Ambiente requerido:  Convencional</w:t>
      </w:r>
    </w:p>
    <w:p w14:paraId="08C594E4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Estrategias o técnicas didácticas activas:  Exposición</w:t>
      </w:r>
    </w:p>
    <w:p w14:paraId="1EEDB2DE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Materiales de formación: Equipos de </w:t>
      </w:r>
      <w:proofErr w:type="spellStart"/>
      <w:r w:rsidRPr="00C12823">
        <w:rPr>
          <w:rFonts w:eastAsia="Arial" w:cs="Calibri"/>
          <w:bCs/>
          <w:sz w:val="24"/>
          <w:szCs w:val="24"/>
        </w:rPr>
        <w:t>computo</w:t>
      </w:r>
      <w:proofErr w:type="spellEnd"/>
      <w:r w:rsidRPr="00C12823">
        <w:rPr>
          <w:rFonts w:eastAsia="Arial" w:cs="Calibri"/>
          <w:bCs/>
          <w:sz w:val="24"/>
          <w:szCs w:val="24"/>
        </w:rPr>
        <w:t>, video Beam, conectividad.</w:t>
      </w:r>
    </w:p>
    <w:p w14:paraId="6B178B05" w14:textId="0ED945BB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 documentos </w:t>
      </w:r>
      <w:proofErr w:type="spellStart"/>
      <w:r w:rsidRPr="00C12823">
        <w:rPr>
          <w:rFonts w:eastAsia="Arial" w:cs="Calibri"/>
          <w:bCs/>
          <w:sz w:val="24"/>
          <w:szCs w:val="24"/>
        </w:rPr>
        <w:t>relacionaldos</w:t>
      </w:r>
      <w:proofErr w:type="spellEnd"/>
      <w:r w:rsidRPr="00C12823">
        <w:rPr>
          <w:rFonts w:eastAsia="Arial" w:cs="Calibri"/>
          <w:bCs/>
          <w:sz w:val="24"/>
          <w:szCs w:val="24"/>
        </w:rPr>
        <w:t xml:space="preserve"> </w:t>
      </w:r>
    </w:p>
    <w:p w14:paraId="5D17F6DF" w14:textId="38331A9E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Evidencias de aprendizaje:</w:t>
      </w:r>
      <w:r w:rsidR="005034CC">
        <w:rPr>
          <w:rFonts w:eastAsia="Arial" w:cs="Calibri"/>
          <w:bCs/>
          <w:sz w:val="24"/>
          <w:szCs w:val="24"/>
        </w:rPr>
        <w:t xml:space="preserve"> Diagnostico comunitario</w:t>
      </w:r>
    </w:p>
    <w:p w14:paraId="7A4C633B" w14:textId="112E7011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Instrumentos de evaluación:</w:t>
      </w:r>
      <w:r w:rsidR="000A70E4">
        <w:rPr>
          <w:rFonts w:eastAsia="Arial" w:cs="Calibri"/>
          <w:bCs/>
          <w:sz w:val="24"/>
          <w:szCs w:val="24"/>
        </w:rPr>
        <w:t xml:space="preserve"> </w:t>
      </w:r>
      <w:r w:rsidR="000A70E4">
        <w:rPr>
          <w:rFonts w:eastAsia="Arial" w:cs="Calibri"/>
          <w:bCs/>
          <w:sz w:val="24"/>
          <w:szCs w:val="24"/>
        </w:rPr>
        <w:t>Lista de chequeo</w:t>
      </w:r>
    </w:p>
    <w:p w14:paraId="31490745" w14:textId="5F87CFD5" w:rsidR="00C529C5" w:rsidRPr="00C12823" w:rsidRDefault="002C7E22" w:rsidP="00D5618E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Duración de la actividad:  8 horas.</w:t>
      </w:r>
    </w:p>
    <w:p w14:paraId="10D32736" w14:textId="77777777" w:rsidR="00C529C5" w:rsidRPr="00D5618E" w:rsidRDefault="00C529C5" w:rsidP="00D5618E">
      <w:pPr>
        <w:spacing w:after="0" w:line="240" w:lineRule="auto"/>
        <w:ind w:left="708"/>
        <w:jc w:val="both"/>
        <w:rPr>
          <w:rFonts w:cs="Calibri"/>
          <w:bCs/>
          <w:sz w:val="24"/>
          <w:szCs w:val="24"/>
        </w:rPr>
      </w:pPr>
    </w:p>
    <w:p w14:paraId="5733D252" w14:textId="5DC00E87" w:rsidR="00C12823" w:rsidRPr="00D5618E" w:rsidRDefault="00181878" w:rsidP="00552241">
      <w:pPr>
        <w:pStyle w:val="Prrafodelista"/>
        <w:numPr>
          <w:ilvl w:val="2"/>
          <w:numId w:val="52"/>
        </w:numPr>
        <w:spacing w:after="0" w:line="240" w:lineRule="auto"/>
        <w:ind w:left="708"/>
        <w:jc w:val="both"/>
        <w:rPr>
          <w:rFonts w:ascii="Calibri" w:hAnsi="Calibri" w:cs="Calibri"/>
          <w:b/>
          <w:sz w:val="24"/>
          <w:szCs w:val="24"/>
        </w:rPr>
      </w:pPr>
      <w:r w:rsidRPr="00D5618E">
        <w:rPr>
          <w:rFonts w:ascii="Calibri" w:hAnsi="Calibri" w:cs="Calibri"/>
          <w:b/>
          <w:sz w:val="24"/>
          <w:szCs w:val="24"/>
        </w:rPr>
        <w:t>Comprender las diferentes metodologías para la formulación y elaboración de proyectos según necesidades de la comunidad y del contexto social.</w:t>
      </w:r>
    </w:p>
    <w:p w14:paraId="2D317772" w14:textId="77777777" w:rsidR="00D5618E" w:rsidRPr="00D5618E" w:rsidRDefault="00D5618E" w:rsidP="00D5618E">
      <w:pPr>
        <w:spacing w:after="0" w:line="240" w:lineRule="auto"/>
        <w:ind w:left="708"/>
        <w:jc w:val="both"/>
        <w:rPr>
          <w:rFonts w:cs="Calibri"/>
          <w:b/>
          <w:sz w:val="24"/>
          <w:szCs w:val="24"/>
        </w:rPr>
      </w:pPr>
    </w:p>
    <w:p w14:paraId="35CADA7C" w14:textId="7395DC5D" w:rsidR="00F16F5B" w:rsidRPr="00C12823" w:rsidRDefault="00C12823" w:rsidP="00C12823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C12823">
        <w:rPr>
          <w:rFonts w:eastAsia="Arial" w:cs="Calibri"/>
          <w:sz w:val="24"/>
        </w:rPr>
        <w:t>A</w:t>
      </w:r>
      <w:r w:rsidR="00DD7DE9" w:rsidRPr="00C12823">
        <w:rPr>
          <w:rFonts w:eastAsia="Arial" w:cs="Calibri"/>
          <w:bCs/>
          <w:sz w:val="24"/>
        </w:rPr>
        <w:t xml:space="preserve">ctividad: </w:t>
      </w:r>
      <w:r w:rsidR="00F16F5B" w:rsidRPr="00C12823">
        <w:rPr>
          <w:rFonts w:eastAsia="Arial" w:cs="Calibri"/>
          <w:bCs/>
          <w:sz w:val="24"/>
        </w:rPr>
        <w:t xml:space="preserve"> </w:t>
      </w:r>
      <w:r w:rsidR="00F16F5B" w:rsidRPr="00C12823">
        <w:rPr>
          <w:rStyle w:val="Textoennegrita"/>
          <w:rFonts w:cs="Calibri"/>
          <w:b w:val="0"/>
          <w:sz w:val="24"/>
        </w:rPr>
        <w:t>Análisis de metodologías para la formulación de proyectos comunitarios</w:t>
      </w:r>
      <w:r w:rsidR="00F16F5B" w:rsidRPr="00C12823">
        <w:rPr>
          <w:rFonts w:cs="Calibri"/>
          <w:bCs/>
          <w:sz w:val="24"/>
        </w:rPr>
        <w:br/>
        <w:t xml:space="preserve">Comprender, comparar y reflexionar sobre las </w:t>
      </w:r>
      <w:r w:rsidR="00F16F5B" w:rsidRPr="00C12823">
        <w:rPr>
          <w:rStyle w:val="Textoennegrita"/>
          <w:rFonts w:cs="Calibri"/>
          <w:b w:val="0"/>
          <w:sz w:val="24"/>
        </w:rPr>
        <w:t>diferentes metodologías utilizadas para la formulación y elaboración de proyectos comunitarios</w:t>
      </w:r>
      <w:r w:rsidR="00F16F5B" w:rsidRPr="00C12823">
        <w:rPr>
          <w:rFonts w:cs="Calibri"/>
          <w:bCs/>
          <w:sz w:val="24"/>
        </w:rPr>
        <w:t xml:space="preserve">, de acuerdo con las </w:t>
      </w:r>
      <w:r w:rsidR="00F16F5B" w:rsidRPr="00C12823">
        <w:rPr>
          <w:rStyle w:val="Textoennegrita"/>
          <w:rFonts w:cs="Calibri"/>
          <w:b w:val="0"/>
          <w:sz w:val="24"/>
        </w:rPr>
        <w:t>necesidades reales y el contexto social de la comunidad</w:t>
      </w:r>
      <w:r w:rsidR="00F16F5B" w:rsidRPr="00C12823">
        <w:rPr>
          <w:rFonts w:cs="Calibri"/>
          <w:bCs/>
          <w:sz w:val="24"/>
        </w:rPr>
        <w:t xml:space="preserve">, generando como producto una </w:t>
      </w:r>
      <w:r w:rsidR="00F16F5B" w:rsidRPr="00C12823">
        <w:rPr>
          <w:rStyle w:val="Textoennegrita"/>
          <w:rFonts w:cs="Calibri"/>
          <w:b w:val="0"/>
          <w:sz w:val="24"/>
        </w:rPr>
        <w:t>Matriz analítica con reflexión sobre su aplicabilidad e impacto.</w:t>
      </w:r>
    </w:p>
    <w:p w14:paraId="34070B9E" w14:textId="4AF8B960" w:rsidR="00F16F5B" w:rsidRPr="00D5618E" w:rsidRDefault="00F16F5B" w:rsidP="00D5618E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Trabajo grupal o individual, con análisis documental, discusión guiada y reflexión crítica.</w:t>
      </w:r>
    </w:p>
    <w:p w14:paraId="0D5582CB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1. Presentación del tema</w:t>
      </w:r>
    </w:p>
    <w:p w14:paraId="248769C8" w14:textId="298817DA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El </w:t>
      </w:r>
      <w:r w:rsidR="00D5618E">
        <w:rPr>
          <w:rFonts w:ascii="Calibri" w:hAnsi="Calibri" w:cs="Calibri"/>
          <w:bCs/>
        </w:rPr>
        <w:t>instructor</w:t>
      </w:r>
      <w:r w:rsidRPr="00C12823">
        <w:rPr>
          <w:rFonts w:ascii="Calibri" w:hAnsi="Calibri" w:cs="Calibri"/>
          <w:bCs/>
        </w:rPr>
        <w:t xml:space="preserve"> introduce el tema con una pregunta detonadora:</w:t>
      </w:r>
    </w:p>
    <w:p w14:paraId="79F1F4CB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“¿Cómo se construye un proyecto comunitario que responda verdaderamente a las necesidades del territorio y de su gente?”</w:t>
      </w:r>
    </w:p>
    <w:p w14:paraId="52491977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Explicar que existen </w:t>
      </w:r>
      <w:r w:rsidRPr="00C12823">
        <w:rPr>
          <w:rStyle w:val="Textoennegrita"/>
          <w:rFonts w:ascii="Calibri" w:hAnsi="Calibri" w:cs="Calibri"/>
          <w:b w:val="0"/>
        </w:rPr>
        <w:t>diversas metodologías</w:t>
      </w:r>
      <w:r w:rsidRPr="00C12823">
        <w:rPr>
          <w:rFonts w:ascii="Calibri" w:hAnsi="Calibri" w:cs="Calibri"/>
          <w:bCs/>
        </w:rPr>
        <w:t xml:space="preserve"> (por ejemplo, Enfoque del Marco Lógico, Gestión por Resultados, Diagnóstico Participativo, Desarrollo Local Sostenible, Investigación-Acción Participativa, etc.) y que su comprensión crítica ayuda a seleccionar la más adecuada según el contexto.</w:t>
      </w:r>
    </w:p>
    <w:p w14:paraId="0884A3BA" w14:textId="1BB3AB0E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 xml:space="preserve">Paso </w:t>
      </w:r>
      <w:r w:rsidR="008C207F"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2</w:t>
      </w: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. Seleccionar las metodologías a estudiar</w:t>
      </w:r>
    </w:p>
    <w:p w14:paraId="6389CADE" w14:textId="052483C0" w:rsidR="00F16F5B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Cada grupo o participante investiga entre </w:t>
      </w:r>
      <w:r w:rsidRPr="00C12823">
        <w:rPr>
          <w:rStyle w:val="Textoennegrita"/>
          <w:rFonts w:ascii="Calibri" w:hAnsi="Calibri" w:cs="Calibri"/>
          <w:b w:val="0"/>
        </w:rPr>
        <w:t>3 y 5 metodologías</w:t>
      </w:r>
      <w:r w:rsidRPr="00C12823">
        <w:rPr>
          <w:rFonts w:ascii="Calibri" w:hAnsi="Calibri" w:cs="Calibri"/>
          <w:bCs/>
        </w:rPr>
        <w:t xml:space="preserve"> de formulación de proyectos comunitarios, por ejemplo:</w:t>
      </w:r>
    </w:p>
    <w:p w14:paraId="64DF0030" w14:textId="5A172E6B" w:rsidR="00D5618E" w:rsidRDefault="00D5618E" w:rsidP="008C207F">
      <w:pPr>
        <w:pStyle w:val="NormalWeb"/>
        <w:rPr>
          <w:bCs/>
        </w:rPr>
      </w:pPr>
    </w:p>
    <w:p w14:paraId="465C97D0" w14:textId="77777777" w:rsidR="00D5618E" w:rsidRPr="00C12823" w:rsidRDefault="00D5618E" w:rsidP="008C207F">
      <w:pPr>
        <w:pStyle w:val="NormalWeb"/>
        <w:rPr>
          <w:rFonts w:ascii="Calibri" w:hAnsi="Calibri" w:cs="Calibri"/>
          <w:bCs/>
        </w:rPr>
      </w:pPr>
    </w:p>
    <w:tbl>
      <w:tblPr>
        <w:tblW w:w="618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9"/>
      </w:tblGrid>
      <w:tr w:rsidR="00C12823" w:rsidRPr="00D5618E" w14:paraId="6F299917" w14:textId="77777777" w:rsidTr="00D5618E">
        <w:trPr>
          <w:trHeight w:val="394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389E9C" w14:textId="6507C06A" w:rsidR="00F16F5B" w:rsidRPr="00D5618E" w:rsidRDefault="00F16F5B" w:rsidP="00D5618E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D5618E">
              <w:rPr>
                <w:rFonts w:cs="Calibri"/>
                <w:bCs/>
                <w:sz w:val="24"/>
                <w:szCs w:val="24"/>
              </w:rPr>
              <w:t>Ejemplos de metodologías a comparar</w:t>
            </w:r>
            <w:r w:rsidR="00D5618E" w:rsidRPr="00D5618E">
              <w:rPr>
                <w:rFonts w:cs="Calibri"/>
                <w:bCs/>
                <w:sz w:val="24"/>
                <w:szCs w:val="24"/>
              </w:rPr>
              <w:t>:</w:t>
            </w:r>
          </w:p>
        </w:tc>
      </w:tr>
      <w:tr w:rsidR="00C12823" w:rsidRPr="00D5618E" w14:paraId="048657A2" w14:textId="77777777" w:rsidTr="00D5618E">
        <w:trPr>
          <w:trHeight w:val="402"/>
          <w:tblCellSpacing w:w="15" w:type="dxa"/>
        </w:trPr>
        <w:tc>
          <w:tcPr>
            <w:tcW w:w="0" w:type="auto"/>
            <w:vAlign w:val="center"/>
            <w:hideMark/>
          </w:tcPr>
          <w:p w14:paraId="29E30011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Enfoque del Marco Lógico (EML)</w:t>
            </w:r>
          </w:p>
        </w:tc>
      </w:tr>
      <w:tr w:rsidR="00C12823" w:rsidRPr="00D5618E" w14:paraId="18D82F03" w14:textId="77777777" w:rsidTr="00D5618E">
        <w:trPr>
          <w:trHeight w:val="402"/>
          <w:tblCellSpacing w:w="15" w:type="dxa"/>
        </w:trPr>
        <w:tc>
          <w:tcPr>
            <w:tcW w:w="0" w:type="auto"/>
            <w:vAlign w:val="center"/>
            <w:hideMark/>
          </w:tcPr>
          <w:p w14:paraId="30DC91F5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Enfoque de Gestión por Resultados (</w:t>
            </w:r>
            <w:proofErr w:type="spellStart"/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GpR</w:t>
            </w:r>
            <w:proofErr w:type="spellEnd"/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</w:tc>
      </w:tr>
      <w:tr w:rsidR="00C12823" w:rsidRPr="00D5618E" w14:paraId="0EF7AD1F" w14:textId="77777777" w:rsidTr="00D5618E">
        <w:trPr>
          <w:trHeight w:val="394"/>
          <w:tblCellSpacing w:w="15" w:type="dxa"/>
        </w:trPr>
        <w:tc>
          <w:tcPr>
            <w:tcW w:w="0" w:type="auto"/>
            <w:vAlign w:val="center"/>
            <w:hideMark/>
          </w:tcPr>
          <w:p w14:paraId="389032BF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Investigación-Acción Participativa (IAP)</w:t>
            </w:r>
          </w:p>
        </w:tc>
      </w:tr>
      <w:tr w:rsidR="00C12823" w:rsidRPr="00D5618E" w14:paraId="305A20FB" w14:textId="77777777" w:rsidTr="00D5618E">
        <w:trPr>
          <w:trHeight w:val="402"/>
          <w:tblCellSpacing w:w="15" w:type="dxa"/>
        </w:trPr>
        <w:tc>
          <w:tcPr>
            <w:tcW w:w="0" w:type="auto"/>
            <w:vAlign w:val="center"/>
            <w:hideMark/>
          </w:tcPr>
          <w:p w14:paraId="4EB928AC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Planeación Estratégica Situacional (PES)</w:t>
            </w:r>
          </w:p>
        </w:tc>
      </w:tr>
      <w:tr w:rsidR="00C12823" w:rsidRPr="00D5618E" w14:paraId="5A5BF3C1" w14:textId="77777777" w:rsidTr="00D5618E">
        <w:trPr>
          <w:trHeight w:val="402"/>
          <w:tblCellSpacing w:w="15" w:type="dxa"/>
        </w:trPr>
        <w:tc>
          <w:tcPr>
            <w:tcW w:w="0" w:type="auto"/>
            <w:vAlign w:val="center"/>
            <w:hideMark/>
          </w:tcPr>
          <w:p w14:paraId="0CB01680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Desarrollo Local Sostenible (DLS)</w:t>
            </w:r>
          </w:p>
        </w:tc>
      </w:tr>
      <w:tr w:rsidR="00C12823" w:rsidRPr="00D5618E" w14:paraId="52762D4C" w14:textId="77777777" w:rsidTr="00D5618E">
        <w:trPr>
          <w:trHeight w:val="394"/>
          <w:tblCellSpacing w:w="15" w:type="dxa"/>
        </w:trPr>
        <w:tc>
          <w:tcPr>
            <w:tcW w:w="0" w:type="auto"/>
            <w:vAlign w:val="center"/>
            <w:hideMark/>
          </w:tcPr>
          <w:p w14:paraId="14A3295A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Diseño Centrado en la Comunidad (DCC)</w:t>
            </w:r>
          </w:p>
        </w:tc>
      </w:tr>
    </w:tbl>
    <w:p w14:paraId="1E91D937" w14:textId="5616A083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 facilitador puede asignarlas o permitir que cada grupo elija.</w:t>
      </w:r>
    </w:p>
    <w:p w14:paraId="5C46E6C0" w14:textId="204AF4C0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 xml:space="preserve">Paso </w:t>
      </w:r>
      <w:r w:rsidR="008C207F"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3</w:t>
      </w: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. Revisión de fuentes</w:t>
      </w:r>
    </w:p>
    <w:p w14:paraId="58835A71" w14:textId="567BB8EE" w:rsidR="00D5618E" w:rsidRPr="00D5618E" w:rsidRDefault="00F16F5B" w:rsidP="00552241">
      <w:pPr>
        <w:pStyle w:val="NormalWeb"/>
        <w:numPr>
          <w:ilvl w:val="0"/>
          <w:numId w:val="2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Buscar información en manuales, guías, documentos institucionales o casos prácticos.</w:t>
      </w:r>
    </w:p>
    <w:p w14:paraId="0CC2069E" w14:textId="77777777" w:rsidR="00F16F5B" w:rsidRPr="00C12823" w:rsidRDefault="00F16F5B" w:rsidP="00552241">
      <w:pPr>
        <w:pStyle w:val="NormalWeb"/>
        <w:numPr>
          <w:ilvl w:val="0"/>
          <w:numId w:val="2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Analizar los siguientes aspectos de cada metodología:</w:t>
      </w:r>
    </w:p>
    <w:p w14:paraId="0A848B48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Objetivo principal.</w:t>
      </w:r>
    </w:p>
    <w:p w14:paraId="19DFFF42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Etapas o fases.</w:t>
      </w:r>
    </w:p>
    <w:p w14:paraId="41503FFF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Actores que participan.</w:t>
      </w:r>
    </w:p>
    <w:p w14:paraId="3EB3FC3E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Herramientas que emplea (matrices, árboles de problemas, FODA, etc.).</w:t>
      </w:r>
    </w:p>
    <w:p w14:paraId="19E0B1DD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Resultados esperados.</w:t>
      </w:r>
    </w:p>
    <w:p w14:paraId="5C142EDE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Registrar toda la información en notas o fichas de trabajo.</w:t>
      </w:r>
    </w:p>
    <w:p w14:paraId="1E6A8902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5. Elaborar la matriz comparativa</w:t>
      </w:r>
    </w:p>
    <w:p w14:paraId="7816C13A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Usar una tabla con el siguiente formato: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5"/>
        <w:gridCol w:w="1359"/>
        <w:gridCol w:w="1245"/>
        <w:gridCol w:w="1204"/>
        <w:gridCol w:w="1096"/>
        <w:gridCol w:w="1114"/>
        <w:gridCol w:w="1167"/>
        <w:gridCol w:w="1299"/>
      </w:tblGrid>
      <w:tr w:rsidR="00C12823" w:rsidRPr="00D5618E" w14:paraId="291DD6CB" w14:textId="77777777" w:rsidTr="008C207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BFFD46B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Metodología</w:t>
            </w:r>
          </w:p>
        </w:tc>
        <w:tc>
          <w:tcPr>
            <w:tcW w:w="0" w:type="auto"/>
            <w:vAlign w:val="center"/>
            <w:hideMark/>
          </w:tcPr>
          <w:p w14:paraId="4084DA92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Descripción general y origen</w:t>
            </w:r>
          </w:p>
        </w:tc>
        <w:tc>
          <w:tcPr>
            <w:tcW w:w="0" w:type="auto"/>
            <w:vAlign w:val="center"/>
            <w:hideMark/>
          </w:tcPr>
          <w:p w14:paraId="43C1FABD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Fases o etapas principales</w:t>
            </w:r>
          </w:p>
        </w:tc>
        <w:tc>
          <w:tcPr>
            <w:tcW w:w="0" w:type="auto"/>
            <w:vAlign w:val="center"/>
            <w:hideMark/>
          </w:tcPr>
          <w:p w14:paraId="03BD0D7D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Herramientas utilizadas</w:t>
            </w:r>
          </w:p>
        </w:tc>
        <w:tc>
          <w:tcPr>
            <w:tcW w:w="0" w:type="auto"/>
            <w:vAlign w:val="center"/>
            <w:hideMark/>
          </w:tcPr>
          <w:p w14:paraId="06BB2C4F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Ventajas</w:t>
            </w:r>
          </w:p>
        </w:tc>
        <w:tc>
          <w:tcPr>
            <w:tcW w:w="0" w:type="auto"/>
            <w:vAlign w:val="center"/>
            <w:hideMark/>
          </w:tcPr>
          <w:p w14:paraId="559F9981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Limitaciones</w:t>
            </w:r>
          </w:p>
        </w:tc>
        <w:tc>
          <w:tcPr>
            <w:tcW w:w="0" w:type="auto"/>
            <w:vAlign w:val="center"/>
            <w:hideMark/>
          </w:tcPr>
          <w:p w14:paraId="66D0DCA7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Aplicabilidad en contextos comunitarios</w:t>
            </w:r>
          </w:p>
        </w:tc>
        <w:tc>
          <w:tcPr>
            <w:tcW w:w="0" w:type="auto"/>
            <w:vAlign w:val="center"/>
            <w:hideMark/>
          </w:tcPr>
          <w:p w14:paraId="75ADD6FE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Reflexión sobre el impacto social</w:t>
            </w:r>
          </w:p>
        </w:tc>
      </w:tr>
      <w:tr w:rsidR="00C12823" w:rsidRPr="00D5618E" w14:paraId="0C338AED" w14:textId="77777777" w:rsidTr="008C20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C601C9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Ejemplo: Enfoque del Marco Lógico</w:t>
            </w:r>
          </w:p>
        </w:tc>
        <w:tc>
          <w:tcPr>
            <w:tcW w:w="0" w:type="auto"/>
            <w:vAlign w:val="center"/>
            <w:hideMark/>
          </w:tcPr>
          <w:p w14:paraId="5F3F6644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Desarrollado por organismos internacionales en los 70’s; busca planificar por objetivos</w:t>
            </w:r>
          </w:p>
        </w:tc>
        <w:tc>
          <w:tcPr>
            <w:tcW w:w="0" w:type="auto"/>
            <w:vAlign w:val="center"/>
            <w:hideMark/>
          </w:tcPr>
          <w:p w14:paraId="1E432E6C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Identificación, Diseño, Ejecución, Evaluación</w:t>
            </w:r>
          </w:p>
        </w:tc>
        <w:tc>
          <w:tcPr>
            <w:tcW w:w="0" w:type="auto"/>
            <w:vAlign w:val="center"/>
            <w:hideMark/>
          </w:tcPr>
          <w:p w14:paraId="1258B868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Árbol de problemas, matriz de planificación</w:t>
            </w:r>
          </w:p>
        </w:tc>
        <w:tc>
          <w:tcPr>
            <w:tcW w:w="0" w:type="auto"/>
            <w:vAlign w:val="center"/>
            <w:hideMark/>
          </w:tcPr>
          <w:p w14:paraId="70A73915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Claridad en objetivos y seguimiento</w:t>
            </w:r>
          </w:p>
        </w:tc>
        <w:tc>
          <w:tcPr>
            <w:tcW w:w="0" w:type="auto"/>
            <w:vAlign w:val="center"/>
            <w:hideMark/>
          </w:tcPr>
          <w:p w14:paraId="5A45C986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Puede ser rígido en contextos sociales cambiantes</w:t>
            </w:r>
          </w:p>
        </w:tc>
        <w:tc>
          <w:tcPr>
            <w:tcW w:w="0" w:type="auto"/>
            <w:vAlign w:val="center"/>
            <w:hideMark/>
          </w:tcPr>
          <w:p w14:paraId="4250ECED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Útil cuando se requiere justificar fondos o medir resultados</w:t>
            </w:r>
          </w:p>
        </w:tc>
        <w:tc>
          <w:tcPr>
            <w:tcW w:w="0" w:type="auto"/>
            <w:vAlign w:val="center"/>
            <w:hideMark/>
          </w:tcPr>
          <w:p w14:paraId="359E125F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Genera proyectos estructurados, pero a veces poca participación local</w:t>
            </w:r>
          </w:p>
        </w:tc>
      </w:tr>
    </w:tbl>
    <w:p w14:paraId="3A3B98CF" w14:textId="63726EF5" w:rsidR="00F16F5B" w:rsidRPr="00D5618E" w:rsidRDefault="00F16F5B" w:rsidP="00D5618E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lastRenderedPageBreak/>
        <w:t>Cada grupo llena la matriz con base en la información investigada.</w:t>
      </w:r>
    </w:p>
    <w:p w14:paraId="1B62135F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6. Reflexión y análisis crítico</w:t>
      </w:r>
    </w:p>
    <w:p w14:paraId="1C8DD2A5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Una vez completada la matriz, promover un espacio de reflexión grupal guiado por preguntas como:</w:t>
      </w:r>
    </w:p>
    <w:p w14:paraId="07D6C116" w14:textId="77777777" w:rsidR="00F16F5B" w:rsidRPr="00C12823" w:rsidRDefault="00F16F5B" w:rsidP="00552241">
      <w:pPr>
        <w:pStyle w:val="NormalWeb"/>
        <w:numPr>
          <w:ilvl w:val="0"/>
          <w:numId w:val="2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metodología promueve más la participación comunitaria?</w:t>
      </w:r>
    </w:p>
    <w:p w14:paraId="54BA24DC" w14:textId="77777777" w:rsidR="00F16F5B" w:rsidRPr="00C12823" w:rsidRDefault="00F16F5B" w:rsidP="00552241">
      <w:pPr>
        <w:pStyle w:val="NormalWeb"/>
        <w:numPr>
          <w:ilvl w:val="0"/>
          <w:numId w:val="2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¿Cuál se adapta mejor a las condiciones socioculturales de nuestra comunidad?</w:t>
      </w:r>
    </w:p>
    <w:p w14:paraId="0424EAC9" w14:textId="77777777" w:rsidR="00F16F5B" w:rsidRPr="00C12823" w:rsidRDefault="00F16F5B" w:rsidP="00552241">
      <w:pPr>
        <w:pStyle w:val="NormalWeb"/>
        <w:numPr>
          <w:ilvl w:val="0"/>
          <w:numId w:val="2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elementos de cada una podrían combinarse para un enfoque más integral?</w:t>
      </w:r>
    </w:p>
    <w:p w14:paraId="174FD2DA" w14:textId="77777777" w:rsidR="00F16F5B" w:rsidRPr="00C12823" w:rsidRDefault="00F16F5B" w:rsidP="00552241">
      <w:pPr>
        <w:pStyle w:val="NormalWeb"/>
        <w:numPr>
          <w:ilvl w:val="0"/>
          <w:numId w:val="2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riesgos o impactos podría tener una mala aplicación?</w:t>
      </w:r>
    </w:p>
    <w:p w14:paraId="6C58A0A7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Los participantes deben </w:t>
      </w:r>
      <w:r w:rsidRPr="00C12823">
        <w:rPr>
          <w:rStyle w:val="Textoennegrita"/>
          <w:rFonts w:ascii="Calibri" w:hAnsi="Calibri" w:cs="Calibri"/>
          <w:b w:val="0"/>
        </w:rPr>
        <w:t>redactar un breve comentario final (de media cuartilla)</w:t>
      </w:r>
      <w:r w:rsidRPr="00C12823">
        <w:rPr>
          <w:rFonts w:ascii="Calibri" w:hAnsi="Calibri" w:cs="Calibri"/>
          <w:bCs/>
        </w:rPr>
        <w:t xml:space="preserve"> con su reflexión personal o grupal sobre la </w:t>
      </w:r>
      <w:r w:rsidRPr="00C12823">
        <w:rPr>
          <w:rStyle w:val="Textoennegrita"/>
          <w:rFonts w:ascii="Calibri" w:hAnsi="Calibri" w:cs="Calibri"/>
          <w:b w:val="0"/>
        </w:rPr>
        <w:t>aplicabilidad e impacto de las metodologías</w:t>
      </w:r>
      <w:r w:rsidRPr="00C12823">
        <w:rPr>
          <w:rFonts w:ascii="Calibri" w:hAnsi="Calibri" w:cs="Calibri"/>
          <w:bCs/>
        </w:rPr>
        <w:t xml:space="preserve"> analizadas.</w:t>
      </w:r>
    </w:p>
    <w:p w14:paraId="6C904122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7. Presentación de resultados</w:t>
      </w:r>
    </w:p>
    <w:p w14:paraId="751F9CAD" w14:textId="77777777" w:rsidR="00F16F5B" w:rsidRPr="00C12823" w:rsidRDefault="00F16F5B" w:rsidP="00552241">
      <w:pPr>
        <w:pStyle w:val="NormalWeb"/>
        <w:numPr>
          <w:ilvl w:val="0"/>
          <w:numId w:val="2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Cada grupo presenta su matriz y reflexión ante el grupo.</w:t>
      </w:r>
    </w:p>
    <w:p w14:paraId="187780B4" w14:textId="091C4B0F" w:rsidR="00D5618E" w:rsidRDefault="00F16F5B" w:rsidP="00552241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Se comparan coincidencias y diferencias entre metodologías.</w:t>
      </w:r>
    </w:p>
    <w:p w14:paraId="1D78408A" w14:textId="77777777" w:rsidR="00D5618E" w:rsidRPr="00D5618E" w:rsidRDefault="00D5618E" w:rsidP="00D5618E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</w:p>
    <w:p w14:paraId="6C677B9C" w14:textId="77777777" w:rsidR="00F16F5B" w:rsidRPr="00C12823" w:rsidRDefault="00F16F5B" w:rsidP="00552241">
      <w:pPr>
        <w:pStyle w:val="NormalWeb"/>
        <w:numPr>
          <w:ilvl w:val="0"/>
          <w:numId w:val="24"/>
        </w:numPr>
        <w:spacing w:before="0" w:beforeAutospacing="0" w:after="0" w:afterAutospacing="0"/>
        <w:ind w:left="357" w:hanging="357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 facilitador ayuda a sintetizar las conclusiones generales:</w:t>
      </w:r>
    </w:p>
    <w:p w14:paraId="58FDFDD1" w14:textId="77777777" w:rsidR="00F16F5B" w:rsidRPr="00C12823" w:rsidRDefault="00F16F5B" w:rsidP="00552241">
      <w:pPr>
        <w:pStyle w:val="NormalWeb"/>
        <w:numPr>
          <w:ilvl w:val="1"/>
          <w:numId w:val="5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metodologías son más técnicas?</w:t>
      </w:r>
    </w:p>
    <w:p w14:paraId="22FF155E" w14:textId="77777777" w:rsidR="00F16F5B" w:rsidRPr="00C12823" w:rsidRDefault="00F16F5B" w:rsidP="00552241">
      <w:pPr>
        <w:pStyle w:val="NormalWeb"/>
        <w:numPr>
          <w:ilvl w:val="1"/>
          <w:numId w:val="5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¿Cuáles son más participativas o comunitarias?</w:t>
      </w:r>
    </w:p>
    <w:p w14:paraId="2EE373D7" w14:textId="77777777" w:rsidR="00F16F5B" w:rsidRPr="00C12823" w:rsidRDefault="00F16F5B" w:rsidP="00552241">
      <w:pPr>
        <w:pStyle w:val="NormalWeb"/>
        <w:numPr>
          <w:ilvl w:val="1"/>
          <w:numId w:val="5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¿Cómo elegir la adecuada según el tipo de proyecto y comunidad?</w:t>
      </w:r>
    </w:p>
    <w:p w14:paraId="6375D9AA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8. Entrega de la evidencia</w:t>
      </w:r>
    </w:p>
    <w:p w14:paraId="3B2C35B6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Cada equipo entrega su </w:t>
      </w:r>
      <w:r w:rsidRPr="00C12823">
        <w:rPr>
          <w:rStyle w:val="Textoennegrita"/>
          <w:rFonts w:ascii="Calibri" w:hAnsi="Calibri" w:cs="Calibri"/>
          <w:b w:val="0"/>
        </w:rPr>
        <w:t>Matriz analítica</w:t>
      </w:r>
      <w:r w:rsidRPr="00C12823">
        <w:rPr>
          <w:rFonts w:ascii="Calibri" w:hAnsi="Calibri" w:cs="Calibri"/>
          <w:bCs/>
        </w:rPr>
        <w:t xml:space="preserve"> acompañada de:</w:t>
      </w:r>
    </w:p>
    <w:p w14:paraId="2A1550A0" w14:textId="77777777" w:rsidR="00F16F5B" w:rsidRPr="00C12823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Portada (nombre del grupo, fecha, nombre del curso o módulo).</w:t>
      </w:r>
    </w:p>
    <w:p w14:paraId="0EC2C4DF" w14:textId="77777777" w:rsidR="00F16F5B" w:rsidRPr="00C12823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Breve introducción sobre la importancia de conocer metodologías de proyectos.</w:t>
      </w:r>
    </w:p>
    <w:p w14:paraId="61076212" w14:textId="77777777" w:rsidR="00F16F5B" w:rsidRPr="00C12823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Matriz comparativa completa.</w:t>
      </w:r>
    </w:p>
    <w:p w14:paraId="734A3C2E" w14:textId="77777777" w:rsidR="00F16F5B" w:rsidRPr="00C12823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Reflexión final (1 página máx.).</w:t>
      </w:r>
    </w:p>
    <w:p w14:paraId="389345D8" w14:textId="3FF9772C" w:rsidR="00F16F5B" w:rsidRPr="001B6B59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Fuentes consultadas.</w:t>
      </w:r>
    </w:p>
    <w:p w14:paraId="0A7793D6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Ambiente requerido:  Convencional</w:t>
      </w:r>
    </w:p>
    <w:p w14:paraId="286F2D32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Estrategias o técnicas didácticas activas:  Exposición</w:t>
      </w:r>
    </w:p>
    <w:p w14:paraId="4C259055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Materiales de formación: Equipos de </w:t>
      </w:r>
      <w:proofErr w:type="spellStart"/>
      <w:r w:rsidRPr="00C12823">
        <w:rPr>
          <w:rFonts w:eastAsia="Arial" w:cs="Calibri"/>
          <w:bCs/>
          <w:sz w:val="24"/>
          <w:szCs w:val="24"/>
        </w:rPr>
        <w:t>computo</w:t>
      </w:r>
      <w:proofErr w:type="spellEnd"/>
      <w:r w:rsidRPr="00C12823">
        <w:rPr>
          <w:rFonts w:eastAsia="Arial" w:cs="Calibri"/>
          <w:bCs/>
          <w:sz w:val="24"/>
          <w:szCs w:val="24"/>
        </w:rPr>
        <w:t>, video Beam, conectividad.</w:t>
      </w:r>
    </w:p>
    <w:p w14:paraId="2AA3D397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Material de apoyo: documentos </w:t>
      </w:r>
      <w:proofErr w:type="spellStart"/>
      <w:r w:rsidRPr="00C12823">
        <w:rPr>
          <w:rFonts w:eastAsia="Arial" w:cs="Calibri"/>
          <w:bCs/>
          <w:sz w:val="24"/>
          <w:szCs w:val="24"/>
        </w:rPr>
        <w:t>relacionaldos</w:t>
      </w:r>
      <w:proofErr w:type="spellEnd"/>
      <w:r w:rsidRPr="00C12823">
        <w:rPr>
          <w:rFonts w:eastAsia="Arial" w:cs="Calibri"/>
          <w:bCs/>
          <w:sz w:val="24"/>
          <w:szCs w:val="24"/>
        </w:rPr>
        <w:t xml:space="preserve"> </w:t>
      </w:r>
    </w:p>
    <w:p w14:paraId="69F90957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Evidencias de aprendizaje:</w:t>
      </w:r>
    </w:p>
    <w:p w14:paraId="11E8455F" w14:textId="60543BC2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Instrumentos de evaluación:</w:t>
      </w:r>
      <w:r w:rsidR="000A70E4" w:rsidRPr="000A70E4">
        <w:rPr>
          <w:rFonts w:eastAsia="Arial" w:cs="Calibri"/>
          <w:bCs/>
          <w:sz w:val="24"/>
          <w:szCs w:val="24"/>
        </w:rPr>
        <w:t xml:space="preserve"> </w:t>
      </w:r>
      <w:r w:rsidR="000A70E4">
        <w:rPr>
          <w:rFonts w:eastAsia="Arial" w:cs="Calibri"/>
          <w:bCs/>
          <w:sz w:val="24"/>
          <w:szCs w:val="24"/>
        </w:rPr>
        <w:t>Lista de chequeo</w:t>
      </w:r>
    </w:p>
    <w:p w14:paraId="16B9FD2B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Duración de la actividad:  8 horas.</w:t>
      </w:r>
    </w:p>
    <w:p w14:paraId="08827040" w14:textId="77777777" w:rsidR="00181878" w:rsidRPr="00C12823" w:rsidRDefault="00181878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78690D93" w14:textId="605DB49D" w:rsidR="002C7E22" w:rsidRDefault="00181878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t>3.3.3 Aplicar estrategias de participación comunitaria en la formulación, ejecución, seguimiento y control de proyectos de acuerdo a técnicas y normatividad vigente.</w:t>
      </w:r>
    </w:p>
    <w:p w14:paraId="05E6DEE1" w14:textId="77777777" w:rsidR="001B6B59" w:rsidRPr="00C12823" w:rsidRDefault="001B6B59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2CE060F5" w14:textId="743F7EC3" w:rsidR="0025371F" w:rsidRPr="001B6B59" w:rsidRDefault="0025371F" w:rsidP="001B6B59">
      <w:pPr>
        <w:pStyle w:val="Ttulo1"/>
        <w:spacing w:after="0" w:line="240" w:lineRule="auto"/>
        <w:jc w:val="left"/>
        <w:rPr>
          <w:rFonts w:cs="Calibri"/>
          <w:b w:val="0"/>
          <w:bCs/>
          <w:color w:val="auto"/>
          <w:sz w:val="24"/>
          <w:lang w:eastAsia="es-CO"/>
        </w:rPr>
      </w:pPr>
      <w:r w:rsidRPr="001B6B59">
        <w:rPr>
          <w:rStyle w:val="Textoennegrita"/>
          <w:rFonts w:cs="Calibri"/>
          <w:color w:val="auto"/>
          <w:sz w:val="24"/>
        </w:rPr>
        <w:t>Actividad: Aplicación de estrategias de participación comunitaria en proyectos</w:t>
      </w:r>
      <w:r w:rsidRPr="001B6B59">
        <w:rPr>
          <w:rFonts w:cs="Calibri"/>
          <w:b w:val="0"/>
          <w:bCs/>
          <w:color w:val="auto"/>
          <w:sz w:val="24"/>
        </w:rPr>
        <w:br/>
        <w:t xml:space="preserve">Aplicar </w:t>
      </w:r>
      <w:r w:rsidRPr="001B6B59">
        <w:rPr>
          <w:rStyle w:val="Textoennegrita"/>
          <w:rFonts w:cs="Calibri"/>
          <w:color w:val="auto"/>
          <w:sz w:val="24"/>
        </w:rPr>
        <w:t>estrategias y técnicas de participación comunitaria</w:t>
      </w:r>
      <w:r w:rsidRPr="001B6B59">
        <w:rPr>
          <w:rFonts w:cs="Calibri"/>
          <w:b w:val="0"/>
          <w:bCs/>
          <w:color w:val="auto"/>
          <w:sz w:val="24"/>
        </w:rPr>
        <w:t xml:space="preserve"> en las diferentes fases de un proyecto (formulación, ejecución, seguimiento y control), asegurando el cumplimiento de la </w:t>
      </w:r>
      <w:r w:rsidRPr="001B6B59">
        <w:rPr>
          <w:rStyle w:val="Textoennegrita"/>
          <w:rFonts w:cs="Calibri"/>
          <w:color w:val="auto"/>
          <w:sz w:val="24"/>
        </w:rPr>
        <w:t>normatividad vigente</w:t>
      </w:r>
      <w:r w:rsidRPr="001B6B59">
        <w:rPr>
          <w:rFonts w:cs="Calibri"/>
          <w:b w:val="0"/>
          <w:bCs/>
          <w:color w:val="auto"/>
          <w:sz w:val="24"/>
        </w:rPr>
        <w:t xml:space="preserve">, y generando como resultado un </w:t>
      </w:r>
      <w:r w:rsidRPr="001B6B59">
        <w:rPr>
          <w:rStyle w:val="Textoennegrita"/>
          <w:rFonts w:cs="Calibri"/>
          <w:color w:val="auto"/>
          <w:sz w:val="24"/>
        </w:rPr>
        <w:t>Registro o Bitácora de participación comunitaria</w:t>
      </w:r>
      <w:r w:rsidRPr="001B6B59">
        <w:rPr>
          <w:rFonts w:cs="Calibri"/>
          <w:b w:val="0"/>
          <w:bCs/>
          <w:color w:val="auto"/>
          <w:sz w:val="24"/>
        </w:rPr>
        <w:t xml:space="preserve"> con evidencias documentales.</w:t>
      </w:r>
    </w:p>
    <w:p w14:paraId="67A0C41F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Trabajo grupal en campo o en entorno simulado (si no es posible trabajar directamente con una comunidad).</w:t>
      </w:r>
    </w:p>
    <w:p w14:paraId="1D90CA7B" w14:textId="249DF90E" w:rsidR="0025371F" w:rsidRPr="001B6B59" w:rsidRDefault="0025371F" w:rsidP="001B6B59">
      <w:pPr>
        <w:pStyle w:val="Ttulo2"/>
        <w:spacing w:after="0"/>
        <w:rPr>
          <w:rFonts w:cs="Calibri"/>
          <w:bCs/>
          <w:color w:val="auto"/>
          <w:sz w:val="24"/>
        </w:rPr>
      </w:pPr>
    </w:p>
    <w:p w14:paraId="67D447EE" w14:textId="77777777" w:rsidR="001B6B59" w:rsidRPr="001B6B59" w:rsidRDefault="001B6B59" w:rsidP="001B6B59">
      <w:pPr>
        <w:pStyle w:val="NormalWeb"/>
        <w:spacing w:before="0" w:beforeAutospacing="0" w:after="0" w:afterAutospacing="0"/>
        <w:ind w:left="720"/>
        <w:rPr>
          <w:rStyle w:val="Textoennegrita"/>
          <w:rFonts w:ascii="Calibri" w:hAnsi="Calibri" w:cs="Calibri"/>
          <w:b w:val="0"/>
        </w:rPr>
      </w:pPr>
    </w:p>
    <w:p w14:paraId="12350D1C" w14:textId="5B684E26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1. Introducción al concepto de participación comunitaria</w:t>
      </w:r>
    </w:p>
    <w:p w14:paraId="18449728" w14:textId="77777777" w:rsidR="0025371F" w:rsidRPr="001B6B59" w:rsidRDefault="0025371F" w:rsidP="00552241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Iniciar con una breve exposición o lectura guiada sobre el </w:t>
      </w:r>
      <w:r w:rsidRPr="001B6B59">
        <w:rPr>
          <w:rStyle w:val="Textoennegrita"/>
          <w:rFonts w:ascii="Calibri" w:hAnsi="Calibri" w:cs="Calibri"/>
          <w:b w:val="0"/>
        </w:rPr>
        <w:t>significado, principios y niveles de participación comunitaria</w:t>
      </w:r>
      <w:r w:rsidRPr="001B6B59">
        <w:rPr>
          <w:rFonts w:ascii="Calibri" w:hAnsi="Calibri" w:cs="Calibri"/>
          <w:bCs/>
        </w:rPr>
        <w:t>.</w:t>
      </w:r>
    </w:p>
    <w:p w14:paraId="1A67A4E9" w14:textId="77777777" w:rsidR="0025371F" w:rsidRPr="001B6B59" w:rsidRDefault="0025371F" w:rsidP="00552241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Discutir ejemplos de cómo las comunidades participan en cada fase de un proyecto:</w:t>
      </w:r>
    </w:p>
    <w:p w14:paraId="152E4E25" w14:textId="77777777" w:rsidR="0025371F" w:rsidRPr="001B6B59" w:rsidRDefault="0025371F" w:rsidP="00552241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Formulación:</w:t>
      </w:r>
      <w:r w:rsidRPr="001B6B59">
        <w:rPr>
          <w:rFonts w:ascii="Calibri" w:hAnsi="Calibri" w:cs="Calibri"/>
          <w:bCs/>
        </w:rPr>
        <w:t xml:space="preserve"> diagnóstico, priorización de problemas, definición de objetivos.</w:t>
      </w:r>
    </w:p>
    <w:p w14:paraId="2C78B091" w14:textId="77777777" w:rsidR="0025371F" w:rsidRPr="001B6B59" w:rsidRDefault="0025371F" w:rsidP="00552241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Ejecución:</w:t>
      </w:r>
      <w:r w:rsidRPr="001B6B59">
        <w:rPr>
          <w:rFonts w:ascii="Calibri" w:hAnsi="Calibri" w:cs="Calibri"/>
          <w:bCs/>
        </w:rPr>
        <w:t xml:space="preserve"> colaboración en actividades, aportación de recursos.</w:t>
      </w:r>
    </w:p>
    <w:p w14:paraId="2D1A7D53" w14:textId="3AD1B5BD" w:rsidR="0025371F" w:rsidRDefault="0025371F" w:rsidP="00552241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Seguimiento y control:</w:t>
      </w:r>
      <w:r w:rsidRPr="001B6B59">
        <w:rPr>
          <w:rFonts w:ascii="Calibri" w:hAnsi="Calibri" w:cs="Calibri"/>
          <w:bCs/>
        </w:rPr>
        <w:t xml:space="preserve"> evaluación, retroalimentación, transparencia.</w:t>
      </w:r>
    </w:p>
    <w:p w14:paraId="1A35DAFF" w14:textId="77777777" w:rsidR="00D5618E" w:rsidRPr="001B6B59" w:rsidRDefault="00D5618E" w:rsidP="00D5618E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bCs/>
        </w:rPr>
      </w:pPr>
    </w:p>
    <w:p w14:paraId="6C469A0A" w14:textId="77777777" w:rsidR="0025371F" w:rsidRPr="00867A36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Segoe UI Emoji" w:hAnsi="Segoe UI Emoji" w:cs="Segoe UI Emoji"/>
          <w:bCs/>
          <w:color w:val="FF0000"/>
        </w:rPr>
        <w:t>👉</w:t>
      </w:r>
      <w:r w:rsidRPr="00867A36">
        <w:rPr>
          <w:rFonts w:ascii="Calibri" w:hAnsi="Calibri" w:cs="Calibri"/>
          <w:bCs/>
          <w:color w:val="FF0000"/>
        </w:rPr>
        <w:t xml:space="preserve"> Se pueden usar videos o estudios de caso breves para ilustrar.</w:t>
      </w:r>
    </w:p>
    <w:p w14:paraId="6B905702" w14:textId="55D85A77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1B66DECA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2. Identificar el proyecto o caso de aplicación</w:t>
      </w:r>
    </w:p>
    <w:p w14:paraId="547DB6FC" w14:textId="77777777" w:rsidR="0025371F" w:rsidRPr="001B6B59" w:rsidRDefault="0025371F" w:rsidP="00552241">
      <w:pPr>
        <w:pStyle w:val="NormalWeb"/>
        <w:numPr>
          <w:ilvl w:val="0"/>
          <w:numId w:val="2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Seleccionar un </w:t>
      </w:r>
      <w:r w:rsidRPr="001B6B59">
        <w:rPr>
          <w:rStyle w:val="Textoennegrita"/>
          <w:rFonts w:ascii="Calibri" w:hAnsi="Calibri" w:cs="Calibri"/>
          <w:b w:val="0"/>
        </w:rPr>
        <w:t>proyecto comunitario real o hipotético</w:t>
      </w:r>
      <w:r w:rsidRPr="001B6B59">
        <w:rPr>
          <w:rFonts w:ascii="Calibri" w:hAnsi="Calibri" w:cs="Calibri"/>
          <w:bCs/>
        </w:rPr>
        <w:t xml:space="preserve"> (por ejemplo: mejora de un parque, reciclaje, apoyo educativo, huerto urbano, etc.).</w:t>
      </w:r>
    </w:p>
    <w:p w14:paraId="75E1C5F3" w14:textId="77777777" w:rsidR="0025371F" w:rsidRPr="001B6B59" w:rsidRDefault="0025371F" w:rsidP="00552241">
      <w:pPr>
        <w:pStyle w:val="NormalWeb"/>
        <w:numPr>
          <w:ilvl w:val="0"/>
          <w:numId w:val="2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Definir </w:t>
      </w:r>
      <w:r w:rsidRPr="001B6B59">
        <w:rPr>
          <w:rStyle w:val="Textoennegrita"/>
          <w:rFonts w:ascii="Calibri" w:hAnsi="Calibri" w:cs="Calibri"/>
          <w:b w:val="0"/>
        </w:rPr>
        <w:t>objetivo, alcance y actores involucrados</w:t>
      </w:r>
      <w:r w:rsidRPr="001B6B59">
        <w:rPr>
          <w:rFonts w:ascii="Calibri" w:hAnsi="Calibri" w:cs="Calibri"/>
          <w:bCs/>
        </w:rPr>
        <w:t>.</w:t>
      </w:r>
    </w:p>
    <w:p w14:paraId="7173E466" w14:textId="77777777" w:rsidR="0025371F" w:rsidRPr="001B6B59" w:rsidRDefault="0025371F" w:rsidP="00552241">
      <w:pPr>
        <w:pStyle w:val="NormalWeb"/>
        <w:numPr>
          <w:ilvl w:val="0"/>
          <w:numId w:val="2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Revisar la </w:t>
      </w:r>
      <w:r w:rsidRPr="001B6B59">
        <w:rPr>
          <w:rStyle w:val="Textoennegrita"/>
          <w:rFonts w:ascii="Calibri" w:hAnsi="Calibri" w:cs="Calibri"/>
          <w:b w:val="0"/>
        </w:rPr>
        <w:t>normatividad local o institucional</w:t>
      </w:r>
      <w:r w:rsidRPr="001B6B59">
        <w:rPr>
          <w:rFonts w:ascii="Calibri" w:hAnsi="Calibri" w:cs="Calibri"/>
          <w:bCs/>
        </w:rPr>
        <w:t xml:space="preserve"> sobre participación ciudadana (leyes, reglamentos, lineamientos éticos).</w:t>
      </w:r>
    </w:p>
    <w:p w14:paraId="060E1744" w14:textId="68135B5F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659F4911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3. Planificar las estrategias participativas</w:t>
      </w:r>
    </w:p>
    <w:p w14:paraId="2AC30850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Cada grupo diseña un </w:t>
      </w:r>
      <w:r w:rsidRPr="001B6B59">
        <w:rPr>
          <w:rStyle w:val="Textoennegrita"/>
          <w:rFonts w:ascii="Calibri" w:hAnsi="Calibri" w:cs="Calibri"/>
          <w:b w:val="0"/>
        </w:rPr>
        <w:t>plan de participación</w:t>
      </w:r>
      <w:r w:rsidRPr="001B6B59">
        <w:rPr>
          <w:rFonts w:ascii="Calibri" w:hAnsi="Calibri" w:cs="Calibri"/>
          <w:bCs/>
        </w:rPr>
        <w:t>, que incluya:</w:t>
      </w:r>
    </w:p>
    <w:p w14:paraId="1722B790" w14:textId="77777777" w:rsidR="0025371F" w:rsidRPr="001B6B59" w:rsidRDefault="0025371F" w:rsidP="00552241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Objetivo de participación:</w:t>
      </w:r>
      <w:r w:rsidRPr="001B6B59">
        <w:rPr>
          <w:rFonts w:ascii="Calibri" w:hAnsi="Calibri" w:cs="Calibri"/>
          <w:bCs/>
        </w:rPr>
        <w:t xml:space="preserve"> ¿Qué se busca lograr con la comunidad?</w:t>
      </w:r>
    </w:p>
    <w:p w14:paraId="29E8C244" w14:textId="77777777" w:rsidR="0025371F" w:rsidRPr="001B6B59" w:rsidRDefault="0025371F" w:rsidP="00552241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Técnicas que se aplicarán:</w:t>
      </w:r>
      <w:r w:rsidRPr="001B6B59">
        <w:rPr>
          <w:rFonts w:ascii="Calibri" w:hAnsi="Calibri" w:cs="Calibri"/>
          <w:bCs/>
        </w:rPr>
        <w:t xml:space="preserve"> asambleas, lluvias de ideas, grupos focales, mapas parlantes, priorización de problemas, etc.</w:t>
      </w:r>
    </w:p>
    <w:p w14:paraId="617171F5" w14:textId="77777777" w:rsidR="0025371F" w:rsidRPr="001B6B59" w:rsidRDefault="0025371F" w:rsidP="00552241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Roles y responsabilidades:</w:t>
      </w:r>
      <w:r w:rsidRPr="001B6B59">
        <w:rPr>
          <w:rFonts w:ascii="Calibri" w:hAnsi="Calibri" w:cs="Calibri"/>
          <w:bCs/>
        </w:rPr>
        <w:t xml:space="preserve"> facilitador, relator, fotógrafo, encargado de actas, etc.</w:t>
      </w:r>
    </w:p>
    <w:p w14:paraId="582DBA3D" w14:textId="3AE502C0" w:rsidR="0025371F" w:rsidRDefault="0025371F" w:rsidP="00552241">
      <w:pPr>
        <w:pStyle w:val="NormalWeb"/>
        <w:numPr>
          <w:ilvl w:val="0"/>
          <w:numId w:val="28"/>
        </w:numPr>
        <w:spacing w:before="0" w:beforeAutospacing="0" w:after="0" w:afterAutospacing="0"/>
        <w:rPr>
          <w:rStyle w:val="Textoennegrita"/>
          <w:rFonts w:ascii="Calibri" w:hAnsi="Calibri" w:cs="Calibri"/>
          <w:b w:val="0"/>
        </w:rPr>
      </w:pPr>
      <w:r w:rsidRPr="001B6B59">
        <w:rPr>
          <w:rStyle w:val="Textoennegrita"/>
          <w:rFonts w:ascii="Calibri" w:hAnsi="Calibri" w:cs="Calibri"/>
          <w:b w:val="0"/>
        </w:rPr>
        <w:t>Cronograma de actividades participativas.</w:t>
      </w:r>
    </w:p>
    <w:p w14:paraId="7EA753E4" w14:textId="77777777" w:rsidR="00867A36" w:rsidRPr="001B6B59" w:rsidRDefault="00867A36" w:rsidP="00867A36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p w14:paraId="6D4EA820" w14:textId="578167D1" w:rsidR="0025371F" w:rsidRPr="00867A36" w:rsidRDefault="0025371F" w:rsidP="001B6B59">
      <w:pPr>
        <w:pStyle w:val="NormalWeb"/>
        <w:spacing w:before="0" w:beforeAutospacing="0" w:after="0" w:afterAutospacing="0"/>
        <w:rPr>
          <w:rStyle w:val="nfasis"/>
          <w:rFonts w:ascii="Calibri" w:hAnsi="Calibri" w:cs="Calibri"/>
          <w:bCs/>
          <w:color w:val="FF0000"/>
        </w:rPr>
      </w:pPr>
      <w:r w:rsidRPr="00867A36">
        <w:rPr>
          <w:rFonts w:ascii="Segoe UI Emoji" w:hAnsi="Segoe UI Emoji" w:cs="Segoe UI Emoji"/>
          <w:bCs/>
          <w:color w:val="FF0000"/>
        </w:rPr>
        <w:t>💡</w:t>
      </w:r>
      <w:r w:rsidRPr="00867A36">
        <w:rPr>
          <w:rFonts w:ascii="Calibri" w:hAnsi="Calibri" w:cs="Calibri"/>
          <w:bCs/>
          <w:color w:val="FF0000"/>
        </w:rPr>
        <w:t xml:space="preserve"> </w:t>
      </w:r>
      <w:r w:rsidRPr="00867A36">
        <w:rPr>
          <w:rStyle w:val="nfasis"/>
          <w:rFonts w:ascii="Calibri" w:hAnsi="Calibri" w:cs="Calibri"/>
          <w:bCs/>
          <w:color w:val="FF0000"/>
        </w:rPr>
        <w:t>Se sugiere que los grupos elaboren una plantilla o calendario visual de participación.</w:t>
      </w:r>
    </w:p>
    <w:p w14:paraId="1A78A275" w14:textId="77777777" w:rsidR="001B6B59" w:rsidRPr="001B6B59" w:rsidRDefault="001B6B59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</w:p>
    <w:p w14:paraId="2F32ECF8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4. Realizar sesiones participativas</w:t>
      </w:r>
    </w:p>
    <w:p w14:paraId="4FB9A362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Durante la </w:t>
      </w:r>
      <w:r w:rsidRPr="001B6B59">
        <w:rPr>
          <w:rStyle w:val="Textoennegrita"/>
          <w:rFonts w:ascii="Calibri" w:hAnsi="Calibri" w:cs="Calibri"/>
          <w:b w:val="0"/>
        </w:rPr>
        <w:t>formulación del proyecto</w:t>
      </w:r>
      <w:r w:rsidRPr="001B6B59">
        <w:rPr>
          <w:rFonts w:ascii="Calibri" w:hAnsi="Calibri" w:cs="Calibri"/>
          <w:bCs/>
        </w:rPr>
        <w:t>, aplicar una o más técnicas participativas, como:</w:t>
      </w:r>
    </w:p>
    <w:p w14:paraId="1FBDD6C6" w14:textId="77777777" w:rsidR="0025371F" w:rsidRPr="001B6B59" w:rsidRDefault="0025371F" w:rsidP="00552241">
      <w:pPr>
        <w:pStyle w:val="NormalWeb"/>
        <w:numPr>
          <w:ilvl w:val="0"/>
          <w:numId w:val="2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lastRenderedPageBreak/>
        <w:t>Árbol de problemas y objetivos.</w:t>
      </w:r>
    </w:p>
    <w:p w14:paraId="50E51A2F" w14:textId="77777777" w:rsidR="0025371F" w:rsidRPr="001B6B59" w:rsidRDefault="0025371F" w:rsidP="00552241">
      <w:pPr>
        <w:pStyle w:val="NormalWeb"/>
        <w:numPr>
          <w:ilvl w:val="0"/>
          <w:numId w:val="2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Matrices de priorización.</w:t>
      </w:r>
    </w:p>
    <w:p w14:paraId="002A5605" w14:textId="77777777" w:rsidR="0025371F" w:rsidRPr="001B6B59" w:rsidRDefault="0025371F" w:rsidP="00552241">
      <w:pPr>
        <w:pStyle w:val="NormalWeb"/>
        <w:numPr>
          <w:ilvl w:val="0"/>
          <w:numId w:val="2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Mapa comunitario o sociograma.</w:t>
      </w:r>
    </w:p>
    <w:p w14:paraId="7332A23B" w14:textId="744A515A" w:rsidR="0025371F" w:rsidRDefault="0025371F" w:rsidP="00552241">
      <w:pPr>
        <w:pStyle w:val="NormalWeb"/>
        <w:numPr>
          <w:ilvl w:val="0"/>
          <w:numId w:val="29"/>
        </w:numPr>
        <w:spacing w:before="0" w:beforeAutospacing="0" w:after="0" w:afterAutospacing="0"/>
        <w:rPr>
          <w:rStyle w:val="Textoennegrita"/>
          <w:rFonts w:ascii="Calibri" w:hAnsi="Calibri" w:cs="Calibri"/>
          <w:b w:val="0"/>
        </w:rPr>
      </w:pPr>
      <w:r w:rsidRPr="001B6B59">
        <w:rPr>
          <w:rStyle w:val="Textoennegrita"/>
          <w:rFonts w:ascii="Calibri" w:hAnsi="Calibri" w:cs="Calibri"/>
          <w:b w:val="0"/>
        </w:rPr>
        <w:t>Lluvia de ideas o diálogo estructurado.</w:t>
      </w:r>
    </w:p>
    <w:p w14:paraId="621FEFE4" w14:textId="77777777" w:rsidR="00867A36" w:rsidRPr="001B6B59" w:rsidRDefault="00867A36" w:rsidP="00867A36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bCs/>
        </w:rPr>
      </w:pPr>
    </w:p>
    <w:p w14:paraId="788695E9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Registrar:</w:t>
      </w:r>
    </w:p>
    <w:p w14:paraId="5E320A32" w14:textId="77777777" w:rsidR="0025371F" w:rsidRPr="001B6B59" w:rsidRDefault="0025371F" w:rsidP="00552241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Fecha, lugar y asistentes.</w:t>
      </w:r>
    </w:p>
    <w:p w14:paraId="40BE186D" w14:textId="77777777" w:rsidR="0025371F" w:rsidRPr="001B6B59" w:rsidRDefault="0025371F" w:rsidP="00552241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Técnica aplicada.</w:t>
      </w:r>
    </w:p>
    <w:p w14:paraId="57BBD587" w14:textId="7E42E3F4" w:rsidR="0025371F" w:rsidRDefault="0025371F" w:rsidP="00552241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Principales acuerdos y observaciones.</w:t>
      </w:r>
    </w:p>
    <w:p w14:paraId="672FF795" w14:textId="77777777" w:rsidR="00867A36" w:rsidRPr="001B6B59" w:rsidRDefault="00867A36" w:rsidP="00867A36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p w14:paraId="5BFB8444" w14:textId="77777777" w:rsidR="0025371F" w:rsidRPr="00867A36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Segoe UI Emoji" w:hAnsi="Segoe UI Emoji" w:cs="Segoe UI Emoji"/>
          <w:bCs/>
          <w:color w:val="FF0000"/>
        </w:rPr>
        <w:t>📸</w:t>
      </w:r>
      <w:r w:rsidRPr="00867A36">
        <w:rPr>
          <w:rFonts w:ascii="Calibri" w:hAnsi="Calibri" w:cs="Calibri"/>
          <w:bCs/>
          <w:color w:val="FF0000"/>
        </w:rPr>
        <w:t xml:space="preserve"> Tomar fotografías del proceso (con consentimiento) y guardar copias de materiales utilizados (papelógrafos, notas, carteles).</w:t>
      </w:r>
    </w:p>
    <w:p w14:paraId="5B0E17F1" w14:textId="374119A4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6B96054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5. Fomentar la participación en la ejecución</w:t>
      </w:r>
    </w:p>
    <w:p w14:paraId="50B13FF2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Durante la </w:t>
      </w:r>
      <w:r w:rsidRPr="001B6B59">
        <w:rPr>
          <w:rStyle w:val="Textoennegrita"/>
          <w:rFonts w:ascii="Calibri" w:hAnsi="Calibri" w:cs="Calibri"/>
          <w:b w:val="0"/>
        </w:rPr>
        <w:t>ejecución o desarrollo del proyecto</w:t>
      </w:r>
      <w:r w:rsidRPr="001B6B59">
        <w:rPr>
          <w:rFonts w:ascii="Calibri" w:hAnsi="Calibri" w:cs="Calibri"/>
          <w:bCs/>
        </w:rPr>
        <w:t>, promover:</w:t>
      </w:r>
    </w:p>
    <w:p w14:paraId="3AEF010E" w14:textId="77777777" w:rsidR="0025371F" w:rsidRPr="001B6B59" w:rsidRDefault="0025371F" w:rsidP="00552241">
      <w:pPr>
        <w:pStyle w:val="NormalWeb"/>
        <w:numPr>
          <w:ilvl w:val="0"/>
          <w:numId w:val="3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Actividades colaborativas (jornadas, talleres, faenas, campañas).</w:t>
      </w:r>
    </w:p>
    <w:p w14:paraId="7E083D44" w14:textId="77777777" w:rsidR="0025371F" w:rsidRPr="001B6B59" w:rsidRDefault="0025371F" w:rsidP="00552241">
      <w:pPr>
        <w:pStyle w:val="NormalWeb"/>
        <w:numPr>
          <w:ilvl w:val="0"/>
          <w:numId w:val="3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Espacios de diálogo para tomar decisiones conjuntas.</w:t>
      </w:r>
    </w:p>
    <w:p w14:paraId="1D2348F9" w14:textId="3639F75B" w:rsidR="0025371F" w:rsidRDefault="0025371F" w:rsidP="00552241">
      <w:pPr>
        <w:pStyle w:val="NormalWeb"/>
        <w:numPr>
          <w:ilvl w:val="0"/>
          <w:numId w:val="3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Roles claros para los miembros de la comunidad.</w:t>
      </w:r>
    </w:p>
    <w:p w14:paraId="68D32AEF" w14:textId="77777777" w:rsidR="00867A36" w:rsidRPr="001B6B59" w:rsidRDefault="00867A36" w:rsidP="00867A36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p w14:paraId="6DB34841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Registrar evidencias:</w:t>
      </w:r>
    </w:p>
    <w:p w14:paraId="11E7D09D" w14:textId="77777777" w:rsidR="0025371F" w:rsidRPr="001B6B59" w:rsidRDefault="0025371F" w:rsidP="0055224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Lista de asistencia.</w:t>
      </w:r>
    </w:p>
    <w:p w14:paraId="053AD933" w14:textId="77777777" w:rsidR="0025371F" w:rsidRPr="001B6B59" w:rsidRDefault="0025371F" w:rsidP="0055224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Actas o minutas con acuerdos.</w:t>
      </w:r>
    </w:p>
    <w:p w14:paraId="3DAB3BEA" w14:textId="77777777" w:rsidR="0025371F" w:rsidRPr="001B6B59" w:rsidRDefault="0025371F" w:rsidP="0055224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Fotografías y testimonios.</w:t>
      </w:r>
    </w:p>
    <w:p w14:paraId="6D26574C" w14:textId="20FD1AB4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0F4AF60" w14:textId="05F8D005" w:rsidR="00867A36" w:rsidRPr="00867A36" w:rsidRDefault="0025371F" w:rsidP="00867A36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6. Seguimiento y control participativo</w:t>
      </w:r>
    </w:p>
    <w:p w14:paraId="79D33CF8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Organizar una reunión comunitaria o simulada para:</w:t>
      </w:r>
    </w:p>
    <w:p w14:paraId="37D6DE05" w14:textId="77777777" w:rsidR="0025371F" w:rsidRPr="001B6B59" w:rsidRDefault="0025371F" w:rsidP="00552241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Revisar avances y dificultades.</w:t>
      </w:r>
    </w:p>
    <w:p w14:paraId="49103D42" w14:textId="77777777" w:rsidR="0025371F" w:rsidRPr="001B6B59" w:rsidRDefault="0025371F" w:rsidP="00552241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Escuchar opiniones y propuestas de mejora.</w:t>
      </w:r>
    </w:p>
    <w:p w14:paraId="0F0AE5D8" w14:textId="77777777" w:rsidR="0025371F" w:rsidRPr="001B6B59" w:rsidRDefault="0025371F" w:rsidP="00552241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Acordar medidas correctivas o acciones de seguimiento.</w:t>
      </w:r>
    </w:p>
    <w:p w14:paraId="30205348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Usar herramientas como:</w:t>
      </w:r>
    </w:p>
    <w:p w14:paraId="6327B364" w14:textId="77777777" w:rsidR="0025371F" w:rsidRPr="001B6B59" w:rsidRDefault="0025371F" w:rsidP="00552241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Rueda de evaluación participativa.</w:t>
      </w:r>
    </w:p>
    <w:p w14:paraId="0519F30D" w14:textId="77777777" w:rsidR="0025371F" w:rsidRPr="001B6B59" w:rsidRDefault="0025371F" w:rsidP="00552241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Semáforo de avances.</w:t>
      </w:r>
    </w:p>
    <w:p w14:paraId="4F8DE687" w14:textId="77777777" w:rsidR="0025371F" w:rsidRPr="001B6B59" w:rsidRDefault="0025371F" w:rsidP="00552241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Línea del tiempo de logros.</w:t>
      </w:r>
    </w:p>
    <w:p w14:paraId="11D1BAB6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Registrar todo en la bitácora:</w:t>
      </w:r>
    </w:p>
    <w:p w14:paraId="35F4A0A6" w14:textId="77777777" w:rsidR="0025371F" w:rsidRPr="001B6B59" w:rsidRDefault="0025371F" w:rsidP="00552241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Fecha y dinámica utilizada.</w:t>
      </w:r>
    </w:p>
    <w:p w14:paraId="04C3D38E" w14:textId="77777777" w:rsidR="0025371F" w:rsidRPr="001B6B59" w:rsidRDefault="0025371F" w:rsidP="00552241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Comentarios relevantes.</w:t>
      </w:r>
    </w:p>
    <w:p w14:paraId="67979A7E" w14:textId="77777777" w:rsidR="0025371F" w:rsidRPr="001B6B59" w:rsidRDefault="0025371F" w:rsidP="00552241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Compromisos adquiridos.</w:t>
      </w:r>
    </w:p>
    <w:p w14:paraId="065E2D10" w14:textId="77777777" w:rsidR="001B6B59" w:rsidRDefault="001B6B59" w:rsidP="001B6B59">
      <w:pPr>
        <w:pStyle w:val="Ttulo3"/>
        <w:spacing w:before="0" w:line="240" w:lineRule="auto"/>
        <w:rPr>
          <w:rStyle w:val="Textoennegrita"/>
          <w:rFonts w:ascii="Calibri" w:hAnsi="Calibri" w:cs="Calibri"/>
          <w:bCs/>
          <w:color w:val="auto"/>
          <w:sz w:val="24"/>
          <w:szCs w:val="24"/>
        </w:rPr>
      </w:pPr>
    </w:p>
    <w:p w14:paraId="58D4416F" w14:textId="28F627B6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7. Sistematizar la información recolectada</w:t>
      </w:r>
    </w:p>
    <w:p w14:paraId="61DF157D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Cada grupo organiza sus registros en un </w:t>
      </w:r>
      <w:r w:rsidRPr="001B6B59">
        <w:rPr>
          <w:rStyle w:val="Textoennegrita"/>
          <w:rFonts w:ascii="Calibri" w:hAnsi="Calibri" w:cs="Calibri"/>
          <w:b w:val="0"/>
        </w:rPr>
        <w:t>documento único</w:t>
      </w:r>
      <w:r w:rsidRPr="001B6B59">
        <w:rPr>
          <w:rFonts w:ascii="Calibri" w:hAnsi="Calibri" w:cs="Calibri"/>
          <w:bCs/>
        </w:rPr>
        <w:t>, estructurado de la siguiente manera:</w:t>
      </w:r>
    </w:p>
    <w:p w14:paraId="46485844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Estructura sugerida de la Bitácora de participación:</w:t>
      </w:r>
    </w:p>
    <w:p w14:paraId="606F0C35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Portada:</w:t>
      </w:r>
      <w:r w:rsidRPr="001B6B59">
        <w:rPr>
          <w:rFonts w:ascii="Calibri" w:hAnsi="Calibri" w:cs="Calibri"/>
          <w:bCs/>
        </w:rPr>
        <w:t xml:space="preserve"> título del proyecto, integrantes, fecha, institución.</w:t>
      </w:r>
    </w:p>
    <w:p w14:paraId="1F342F7D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lastRenderedPageBreak/>
        <w:t>Introducción:</w:t>
      </w:r>
      <w:r w:rsidRPr="001B6B59">
        <w:rPr>
          <w:rFonts w:ascii="Calibri" w:hAnsi="Calibri" w:cs="Calibri"/>
          <w:bCs/>
        </w:rPr>
        <w:t xml:space="preserve"> objetivo de la participación comunitaria en el proyecto.</w:t>
      </w:r>
    </w:p>
    <w:p w14:paraId="300E86E8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Descripción de las estrategias aplicadas:</w:t>
      </w:r>
      <w:r w:rsidRPr="001B6B59">
        <w:rPr>
          <w:rFonts w:ascii="Calibri" w:hAnsi="Calibri" w:cs="Calibri"/>
          <w:bCs/>
        </w:rPr>
        <w:t xml:space="preserve"> técnicas, etapas y fundamentos.</w:t>
      </w:r>
    </w:p>
    <w:p w14:paraId="385A4A79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Registro documental:</w:t>
      </w:r>
    </w:p>
    <w:p w14:paraId="7AE7D5C7" w14:textId="77777777" w:rsidR="0025371F" w:rsidRPr="001B6B59" w:rsidRDefault="0025371F" w:rsidP="00552241">
      <w:pPr>
        <w:pStyle w:val="NormalWeb"/>
        <w:numPr>
          <w:ilvl w:val="0"/>
          <w:numId w:val="5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Actas de reunión (con acuerdos y firmas).</w:t>
      </w:r>
    </w:p>
    <w:p w14:paraId="2B011A9F" w14:textId="77777777" w:rsidR="0025371F" w:rsidRPr="001B6B59" w:rsidRDefault="0025371F" w:rsidP="00552241">
      <w:pPr>
        <w:pStyle w:val="NormalWeb"/>
        <w:numPr>
          <w:ilvl w:val="0"/>
          <w:numId w:val="5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Listas de asistencia.</w:t>
      </w:r>
    </w:p>
    <w:p w14:paraId="64670BD1" w14:textId="77777777" w:rsidR="0025371F" w:rsidRPr="001B6B59" w:rsidRDefault="0025371F" w:rsidP="00552241">
      <w:pPr>
        <w:pStyle w:val="NormalWeb"/>
        <w:numPr>
          <w:ilvl w:val="0"/>
          <w:numId w:val="5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Fotografías de las actividades.</w:t>
      </w:r>
    </w:p>
    <w:p w14:paraId="603D4AC2" w14:textId="77777777" w:rsidR="0025371F" w:rsidRPr="001B6B59" w:rsidRDefault="0025371F" w:rsidP="00552241">
      <w:pPr>
        <w:pStyle w:val="NormalWeb"/>
        <w:numPr>
          <w:ilvl w:val="0"/>
          <w:numId w:val="5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Materiales generados (mapas, carteles, matrices).</w:t>
      </w:r>
    </w:p>
    <w:p w14:paraId="2A69DBA8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Análisis y reflexión final:</w:t>
      </w:r>
    </w:p>
    <w:p w14:paraId="3A1C7414" w14:textId="77777777" w:rsidR="0025371F" w:rsidRPr="001B6B59" w:rsidRDefault="0025371F" w:rsidP="00552241">
      <w:pPr>
        <w:pStyle w:val="NormalWeb"/>
        <w:numPr>
          <w:ilvl w:val="0"/>
          <w:numId w:val="5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¿Qué estrategias fueron más efectivas y por qué?</w:t>
      </w:r>
    </w:p>
    <w:p w14:paraId="709DF802" w14:textId="77777777" w:rsidR="0025371F" w:rsidRPr="001B6B59" w:rsidRDefault="0025371F" w:rsidP="00552241">
      <w:pPr>
        <w:pStyle w:val="NormalWeb"/>
        <w:numPr>
          <w:ilvl w:val="0"/>
          <w:numId w:val="5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¿Qué aprendizajes se obtuvieron del trabajo con la comunidad?</w:t>
      </w:r>
    </w:p>
    <w:p w14:paraId="77404F46" w14:textId="77777777" w:rsidR="0025371F" w:rsidRPr="001B6B59" w:rsidRDefault="0025371F" w:rsidP="00552241">
      <w:pPr>
        <w:pStyle w:val="NormalWeb"/>
        <w:numPr>
          <w:ilvl w:val="0"/>
          <w:numId w:val="5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¿Qué impacto o cambios se observaron?</w:t>
      </w:r>
    </w:p>
    <w:p w14:paraId="792E15A8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Conclusiones y recomendaciones.</w:t>
      </w:r>
    </w:p>
    <w:p w14:paraId="7801B727" w14:textId="65F37E46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2913F9B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8. Presentación del proceso participativo</w:t>
      </w:r>
    </w:p>
    <w:p w14:paraId="5941EE28" w14:textId="77777777" w:rsidR="0025371F" w:rsidRPr="001B6B59" w:rsidRDefault="0025371F" w:rsidP="00552241">
      <w:pPr>
        <w:pStyle w:val="NormalWeb"/>
        <w:numPr>
          <w:ilvl w:val="0"/>
          <w:numId w:val="3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Exponer la bitácora o resumen visual al grupo o a representantes comunitarios.</w:t>
      </w:r>
    </w:p>
    <w:p w14:paraId="515A4DFF" w14:textId="77777777" w:rsidR="0025371F" w:rsidRPr="001B6B59" w:rsidRDefault="0025371F" w:rsidP="00552241">
      <w:pPr>
        <w:pStyle w:val="NormalWeb"/>
        <w:numPr>
          <w:ilvl w:val="0"/>
          <w:numId w:val="3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Explicar qué técnicas se aplicaron y cómo contribuyeron a mejorar la toma de decisiones.</w:t>
      </w:r>
    </w:p>
    <w:p w14:paraId="106F04D5" w14:textId="77777777" w:rsidR="0025371F" w:rsidRPr="001B6B59" w:rsidRDefault="0025371F" w:rsidP="00552241">
      <w:pPr>
        <w:pStyle w:val="NormalWeb"/>
        <w:numPr>
          <w:ilvl w:val="0"/>
          <w:numId w:val="3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Compartir aprendizajes sobre liderazgo, comunicación y cohesión social.</w:t>
      </w:r>
    </w:p>
    <w:p w14:paraId="0E192704" w14:textId="49403DDD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75FA6A70" w14:textId="77777777" w:rsidR="0025371F" w:rsidRPr="00867A36" w:rsidRDefault="0025371F" w:rsidP="001B6B59">
      <w:pPr>
        <w:pStyle w:val="Ttulo2"/>
        <w:spacing w:after="0"/>
        <w:jc w:val="left"/>
        <w:rPr>
          <w:rFonts w:cs="Calibri"/>
          <w:bCs/>
          <w:color w:val="FF0000"/>
          <w:sz w:val="24"/>
        </w:rPr>
      </w:pPr>
      <w:r w:rsidRPr="00867A36">
        <w:rPr>
          <w:rFonts w:ascii="Segoe UI Emoji" w:hAnsi="Segoe UI Emoji" w:cs="Segoe UI Emoji"/>
          <w:bCs/>
          <w:color w:val="FF0000"/>
          <w:sz w:val="24"/>
        </w:rPr>
        <w:t>⚖</w:t>
      </w:r>
      <w:r w:rsidRPr="00867A36">
        <w:rPr>
          <w:rFonts w:cs="Calibri"/>
          <w:bCs/>
          <w:color w:val="FF0000"/>
          <w:sz w:val="24"/>
        </w:rPr>
        <w:t xml:space="preserve">️ </w:t>
      </w:r>
      <w:r w:rsidRPr="00867A36">
        <w:rPr>
          <w:rStyle w:val="Textoennegrita"/>
          <w:rFonts w:cs="Calibri"/>
          <w:b w:val="0"/>
          <w:color w:val="FF0000"/>
          <w:sz w:val="24"/>
        </w:rPr>
        <w:t>Aspectos éticos y normativos</w:t>
      </w:r>
    </w:p>
    <w:p w14:paraId="22D24E6A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 xml:space="preserve">Garantizar </w:t>
      </w:r>
      <w:r w:rsidRPr="00867A36">
        <w:rPr>
          <w:rStyle w:val="Textoennegrita"/>
          <w:rFonts w:ascii="Calibri" w:hAnsi="Calibri" w:cs="Calibri"/>
          <w:b w:val="0"/>
          <w:color w:val="FF0000"/>
        </w:rPr>
        <w:t>consentimiento informado</w:t>
      </w:r>
      <w:r w:rsidRPr="00867A36">
        <w:rPr>
          <w:rFonts w:ascii="Calibri" w:hAnsi="Calibri" w:cs="Calibri"/>
          <w:bCs/>
          <w:color w:val="FF0000"/>
        </w:rPr>
        <w:t xml:space="preserve"> de los participantes.</w:t>
      </w:r>
    </w:p>
    <w:p w14:paraId="7916F891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>Evitar la exposición pública de datos personales o imágenes sin autorización.</w:t>
      </w:r>
    </w:p>
    <w:p w14:paraId="014ADE7F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 xml:space="preserve">Respetar las </w:t>
      </w:r>
      <w:r w:rsidRPr="00867A36">
        <w:rPr>
          <w:rStyle w:val="Textoennegrita"/>
          <w:rFonts w:ascii="Calibri" w:hAnsi="Calibri" w:cs="Calibri"/>
          <w:b w:val="0"/>
          <w:color w:val="FF0000"/>
        </w:rPr>
        <w:t>costumbres y jerarquías comunitarias</w:t>
      </w:r>
      <w:r w:rsidRPr="00867A36">
        <w:rPr>
          <w:rFonts w:ascii="Calibri" w:hAnsi="Calibri" w:cs="Calibri"/>
          <w:bCs/>
          <w:color w:val="FF0000"/>
        </w:rPr>
        <w:t>.</w:t>
      </w:r>
    </w:p>
    <w:p w14:paraId="30465F84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 xml:space="preserve">Cumplir con las </w:t>
      </w:r>
      <w:r w:rsidRPr="00867A36">
        <w:rPr>
          <w:rStyle w:val="Textoennegrita"/>
          <w:rFonts w:ascii="Calibri" w:hAnsi="Calibri" w:cs="Calibri"/>
          <w:b w:val="0"/>
          <w:color w:val="FF0000"/>
        </w:rPr>
        <w:t>normas locales de participación y transparencia</w:t>
      </w:r>
      <w:r w:rsidRPr="00867A36">
        <w:rPr>
          <w:rFonts w:ascii="Calibri" w:hAnsi="Calibri" w:cs="Calibri"/>
          <w:bCs/>
          <w:color w:val="FF0000"/>
        </w:rPr>
        <w:t>.</w:t>
      </w:r>
    </w:p>
    <w:p w14:paraId="16CB1955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>Mantener un lenguaje inclusivo y respetuoso en actas y registros.</w:t>
      </w:r>
    </w:p>
    <w:p w14:paraId="713AA7BA" w14:textId="089790B6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</w:p>
    <w:p w14:paraId="775FA6D0" w14:textId="2B8F6144" w:rsidR="0025371F" w:rsidRPr="001B6B59" w:rsidRDefault="0025371F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</w:p>
    <w:p w14:paraId="724176FD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Ambiente requerido:  Convencional</w:t>
      </w:r>
    </w:p>
    <w:p w14:paraId="547EC1D1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Estrategias o técnicas didácticas activas:  Exposición</w:t>
      </w:r>
    </w:p>
    <w:p w14:paraId="1DDE5D26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Materiales de formación: Equipos de </w:t>
      </w:r>
      <w:proofErr w:type="spellStart"/>
      <w:r w:rsidRPr="001B6B59">
        <w:rPr>
          <w:rFonts w:eastAsia="Arial" w:cs="Calibri"/>
          <w:bCs/>
          <w:sz w:val="24"/>
          <w:szCs w:val="24"/>
        </w:rPr>
        <w:t>computo</w:t>
      </w:r>
      <w:proofErr w:type="spellEnd"/>
      <w:r w:rsidRPr="001B6B59">
        <w:rPr>
          <w:rFonts w:eastAsia="Arial" w:cs="Calibri"/>
          <w:bCs/>
          <w:sz w:val="24"/>
          <w:szCs w:val="24"/>
        </w:rPr>
        <w:t>, video Beam, conectividad.</w:t>
      </w:r>
    </w:p>
    <w:p w14:paraId="76A835B2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Material de apoyo: documentos </w:t>
      </w:r>
      <w:proofErr w:type="spellStart"/>
      <w:r w:rsidRPr="001B6B59">
        <w:rPr>
          <w:rFonts w:eastAsia="Arial" w:cs="Calibri"/>
          <w:bCs/>
          <w:sz w:val="24"/>
          <w:szCs w:val="24"/>
        </w:rPr>
        <w:t>relacionaldos</w:t>
      </w:r>
      <w:proofErr w:type="spellEnd"/>
      <w:r w:rsidRPr="001B6B59">
        <w:rPr>
          <w:rFonts w:eastAsia="Arial" w:cs="Calibri"/>
          <w:bCs/>
          <w:sz w:val="24"/>
          <w:szCs w:val="24"/>
        </w:rPr>
        <w:t xml:space="preserve"> </w:t>
      </w:r>
    </w:p>
    <w:p w14:paraId="2E20E507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Evidencias de aprendizaje:</w:t>
      </w:r>
    </w:p>
    <w:p w14:paraId="3EFEFEA8" w14:textId="2C7E3AD2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Instrumentos de evaluación:</w:t>
      </w:r>
      <w:r w:rsidR="000A70E4">
        <w:rPr>
          <w:rFonts w:eastAsia="Arial" w:cs="Calibri"/>
          <w:bCs/>
          <w:sz w:val="24"/>
          <w:szCs w:val="24"/>
        </w:rPr>
        <w:t xml:space="preserve"> Lista de chequeo</w:t>
      </w:r>
    </w:p>
    <w:p w14:paraId="577C46F3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Duración de la actividad:  8 horas.</w:t>
      </w:r>
    </w:p>
    <w:p w14:paraId="7C9108D3" w14:textId="77777777" w:rsidR="00181878" w:rsidRPr="001B6B59" w:rsidRDefault="00181878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42C352DF" w14:textId="63DB8DFB" w:rsidR="00815D58" w:rsidRPr="00867A36" w:rsidRDefault="00FE7202" w:rsidP="001B6B5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eastAsia="es-ES"/>
        </w:rPr>
      </w:pPr>
      <w:r w:rsidRPr="00867A36">
        <w:rPr>
          <w:rFonts w:cs="Calibri"/>
          <w:b/>
          <w:sz w:val="24"/>
          <w:szCs w:val="24"/>
          <w:lang w:eastAsia="es-ES"/>
        </w:rPr>
        <w:t xml:space="preserve">3.4 </w:t>
      </w:r>
      <w:r w:rsidR="00815D58" w:rsidRPr="00867A36">
        <w:rPr>
          <w:rFonts w:cs="Calibri"/>
          <w:b/>
          <w:sz w:val="24"/>
          <w:szCs w:val="24"/>
          <w:lang w:eastAsia="es-ES"/>
        </w:rPr>
        <w:t xml:space="preserve">Actividades </w:t>
      </w:r>
      <w:r w:rsidR="007D4273" w:rsidRPr="00867A36">
        <w:rPr>
          <w:rFonts w:cs="Calibri"/>
          <w:b/>
          <w:sz w:val="24"/>
          <w:szCs w:val="24"/>
          <w:lang w:eastAsia="es-ES"/>
        </w:rPr>
        <w:t>d</w:t>
      </w:r>
      <w:r w:rsidR="00815D58" w:rsidRPr="00867A36">
        <w:rPr>
          <w:rFonts w:cs="Calibri"/>
          <w:b/>
          <w:sz w:val="24"/>
          <w:szCs w:val="24"/>
          <w:lang w:eastAsia="es-ES"/>
        </w:rPr>
        <w:t>e Transferencia el Conocimiento:</w:t>
      </w:r>
    </w:p>
    <w:p w14:paraId="7A8ECA55" w14:textId="77777777" w:rsidR="001B6B59" w:rsidRPr="00867A36" w:rsidRDefault="00744C26" w:rsidP="001B6B5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eastAsia="es-ES"/>
        </w:rPr>
      </w:pPr>
      <w:r w:rsidRPr="00867A36">
        <w:rPr>
          <w:rFonts w:eastAsia="Times New Roman" w:cs="Calibri"/>
          <w:b/>
          <w:sz w:val="24"/>
          <w:szCs w:val="24"/>
          <w:lang w:eastAsia="es-CO"/>
        </w:rPr>
        <w:t xml:space="preserve">Elaborar proyectos de inversión social de acuerdo con los modelos establecidos. </w:t>
      </w:r>
      <w:r w:rsidR="00C529C5" w:rsidRPr="00867A36">
        <w:rPr>
          <w:rFonts w:cs="Calibri"/>
          <w:b/>
          <w:sz w:val="24"/>
          <w:szCs w:val="24"/>
          <w:lang w:eastAsia="es-ES"/>
        </w:rPr>
        <w:t>a través de exposición.</w:t>
      </w:r>
    </w:p>
    <w:p w14:paraId="4BD22DDC" w14:textId="77777777" w:rsidR="001B6B59" w:rsidRDefault="0089394E" w:rsidP="001B6B59">
      <w:pPr>
        <w:autoSpaceDE w:val="0"/>
        <w:autoSpaceDN w:val="0"/>
        <w:adjustRightInd w:val="0"/>
        <w:spacing w:after="0" w:line="240" w:lineRule="auto"/>
        <w:jc w:val="both"/>
        <w:rPr>
          <w:rStyle w:val="Textoennegrita"/>
          <w:rFonts w:cs="Calibri"/>
          <w:b w:val="0"/>
          <w:sz w:val="24"/>
          <w:szCs w:val="24"/>
        </w:rPr>
      </w:pPr>
      <w:r w:rsidRPr="001B6B59">
        <w:rPr>
          <w:rStyle w:val="Textoennegrita"/>
          <w:rFonts w:cs="Calibri"/>
          <w:b w:val="0"/>
          <w:sz w:val="24"/>
          <w:szCs w:val="24"/>
        </w:rPr>
        <w:t>Actividad: Elaboración de un proyecto de inversión social</w:t>
      </w:r>
      <w:r w:rsidR="001B6B59">
        <w:rPr>
          <w:rStyle w:val="Textoennegrita"/>
          <w:rFonts w:cs="Calibri"/>
          <w:b w:val="0"/>
          <w:sz w:val="24"/>
          <w:szCs w:val="24"/>
        </w:rPr>
        <w:t>:</w:t>
      </w:r>
    </w:p>
    <w:p w14:paraId="08422FC6" w14:textId="593638C5" w:rsidR="0089394E" w:rsidRPr="001B6B59" w:rsidRDefault="0089394E" w:rsidP="001B6B5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  <w:lang w:eastAsia="es-ES"/>
        </w:rPr>
      </w:pPr>
      <w:r w:rsidRPr="001B6B59">
        <w:rPr>
          <w:rFonts w:cs="Calibri"/>
          <w:bCs/>
          <w:sz w:val="24"/>
          <w:szCs w:val="24"/>
        </w:rPr>
        <w:t xml:space="preserve">Diseñar y redactar un </w:t>
      </w:r>
      <w:r w:rsidRPr="001B6B59">
        <w:rPr>
          <w:rStyle w:val="Textoennegrita"/>
          <w:rFonts w:cs="Calibri"/>
          <w:b w:val="0"/>
          <w:sz w:val="24"/>
          <w:szCs w:val="24"/>
        </w:rPr>
        <w:t>proyecto de inversión social</w:t>
      </w:r>
      <w:r w:rsidRPr="001B6B59">
        <w:rPr>
          <w:rFonts w:cs="Calibri"/>
          <w:bCs/>
          <w:sz w:val="24"/>
          <w:szCs w:val="24"/>
        </w:rPr>
        <w:t xml:space="preserve"> que responda a las </w:t>
      </w:r>
      <w:r w:rsidRPr="001B6B59">
        <w:rPr>
          <w:rStyle w:val="Textoennegrita"/>
          <w:rFonts w:cs="Calibri"/>
          <w:b w:val="0"/>
          <w:sz w:val="24"/>
          <w:szCs w:val="24"/>
        </w:rPr>
        <w:t>necesidades reales de una comunidad</w:t>
      </w:r>
      <w:r w:rsidRPr="001B6B59">
        <w:rPr>
          <w:rFonts w:cs="Calibri"/>
          <w:bCs/>
          <w:sz w:val="24"/>
          <w:szCs w:val="24"/>
        </w:rPr>
        <w:t xml:space="preserve">, aplicando un </w:t>
      </w:r>
      <w:r w:rsidRPr="001B6B59">
        <w:rPr>
          <w:rStyle w:val="Textoennegrita"/>
          <w:rFonts w:cs="Calibri"/>
          <w:b w:val="0"/>
          <w:sz w:val="24"/>
          <w:szCs w:val="24"/>
        </w:rPr>
        <w:t>modelo técnico estructurado</w:t>
      </w:r>
      <w:r w:rsidRPr="001B6B59">
        <w:rPr>
          <w:rFonts w:cs="Calibri"/>
          <w:bCs/>
          <w:sz w:val="24"/>
          <w:szCs w:val="24"/>
        </w:rPr>
        <w:t xml:space="preserve"> que permita su gestión, ejecución y evaluación.</w:t>
      </w:r>
    </w:p>
    <w:p w14:paraId="62709A44" w14:textId="3C5B81FD" w:rsidR="0089394E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lastRenderedPageBreak/>
        <w:br/>
        <w:t>Incluye investigación, análisis, planeación y redacción técnica.</w:t>
      </w:r>
    </w:p>
    <w:p w14:paraId="1D9692BD" w14:textId="77777777" w:rsidR="00402C0D" w:rsidRPr="001B6B59" w:rsidRDefault="00402C0D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</w:p>
    <w:p w14:paraId="0AE9EBE4" w14:textId="22DA7089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07B1DCBB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1. Presentación del propósito</w:t>
      </w:r>
    </w:p>
    <w:p w14:paraId="4D6D9A18" w14:textId="77777777" w:rsidR="0089394E" w:rsidRPr="001B6B59" w:rsidRDefault="0089394E" w:rsidP="0055224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El facilitador explica qué es un </w:t>
      </w:r>
      <w:r w:rsidRPr="001B6B59">
        <w:rPr>
          <w:rStyle w:val="Textoennegrita"/>
          <w:rFonts w:ascii="Calibri" w:hAnsi="Calibri" w:cs="Calibri"/>
          <w:b w:val="0"/>
        </w:rPr>
        <w:t>proyecto de inversión social</w:t>
      </w:r>
      <w:r w:rsidRPr="001B6B59">
        <w:rPr>
          <w:rFonts w:ascii="Calibri" w:hAnsi="Calibri" w:cs="Calibri"/>
          <w:bCs/>
        </w:rPr>
        <w:t>, su finalidad y diferencia con otros tipos de proyectos (productivos, institucionales, empresariales).</w:t>
      </w:r>
    </w:p>
    <w:p w14:paraId="00BD7259" w14:textId="77777777" w:rsidR="0089394E" w:rsidRPr="001B6B59" w:rsidRDefault="0089394E" w:rsidP="0055224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Se destacan sus características:</w:t>
      </w:r>
    </w:p>
    <w:p w14:paraId="7ED87BD2" w14:textId="77777777" w:rsidR="0089394E" w:rsidRPr="001B6B59" w:rsidRDefault="0089394E" w:rsidP="00552241">
      <w:pPr>
        <w:pStyle w:val="NormalWeb"/>
        <w:numPr>
          <w:ilvl w:val="1"/>
          <w:numId w:val="5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Busca </w:t>
      </w:r>
      <w:r w:rsidRPr="001B6B59">
        <w:rPr>
          <w:rStyle w:val="Textoennegrita"/>
          <w:rFonts w:ascii="Calibri" w:hAnsi="Calibri" w:cs="Calibri"/>
          <w:b w:val="0"/>
        </w:rPr>
        <w:t>mejorar el bienestar colectivo.</w:t>
      </w:r>
    </w:p>
    <w:p w14:paraId="52133009" w14:textId="77777777" w:rsidR="0089394E" w:rsidRPr="001B6B59" w:rsidRDefault="0089394E" w:rsidP="00552241">
      <w:pPr>
        <w:pStyle w:val="NormalWeb"/>
        <w:numPr>
          <w:ilvl w:val="1"/>
          <w:numId w:val="5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Requiere </w:t>
      </w:r>
      <w:r w:rsidRPr="001B6B59">
        <w:rPr>
          <w:rStyle w:val="Textoennegrita"/>
          <w:rFonts w:ascii="Calibri" w:hAnsi="Calibri" w:cs="Calibri"/>
          <w:b w:val="0"/>
        </w:rPr>
        <w:t>participación comunitaria.</w:t>
      </w:r>
    </w:p>
    <w:p w14:paraId="45269B51" w14:textId="77777777" w:rsidR="0089394E" w:rsidRPr="001B6B59" w:rsidRDefault="0089394E" w:rsidP="00552241">
      <w:pPr>
        <w:pStyle w:val="NormalWeb"/>
        <w:numPr>
          <w:ilvl w:val="1"/>
          <w:numId w:val="5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Debe ser </w:t>
      </w:r>
      <w:r w:rsidRPr="001B6B59">
        <w:rPr>
          <w:rStyle w:val="Textoennegrita"/>
          <w:rFonts w:ascii="Calibri" w:hAnsi="Calibri" w:cs="Calibri"/>
          <w:b w:val="0"/>
        </w:rPr>
        <w:t>técnicamente sustentable y financieramente viable.</w:t>
      </w:r>
    </w:p>
    <w:p w14:paraId="7521484A" w14:textId="12960E3A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 </w:t>
      </w:r>
      <w:r w:rsidRPr="001B6B59">
        <w:rPr>
          <w:rStyle w:val="nfasis"/>
          <w:rFonts w:ascii="Calibri" w:hAnsi="Calibri" w:cs="Calibri"/>
          <w:bCs/>
        </w:rPr>
        <w:t>Ejemplo:</w:t>
      </w:r>
      <w:r w:rsidRPr="001B6B59">
        <w:rPr>
          <w:rFonts w:ascii="Calibri" w:hAnsi="Calibri" w:cs="Calibri"/>
          <w:bCs/>
        </w:rPr>
        <w:t xml:space="preserve"> proyectos de alfabetización, recuperación de espacios públicos, salud preventiva, inclusión digital, huertos comunitarios, etc.</w:t>
      </w:r>
    </w:p>
    <w:p w14:paraId="18DF453B" w14:textId="311BFF54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86FB622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2. Elección del tema o problema comunitario</w:t>
      </w:r>
    </w:p>
    <w:p w14:paraId="00AB1E0E" w14:textId="77777777" w:rsidR="0089394E" w:rsidRPr="001B6B59" w:rsidRDefault="0089394E" w:rsidP="00552241">
      <w:pPr>
        <w:pStyle w:val="NormalWeb"/>
        <w:numPr>
          <w:ilvl w:val="0"/>
          <w:numId w:val="4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Cada grupo identifica una </w:t>
      </w:r>
      <w:r w:rsidRPr="001B6B59">
        <w:rPr>
          <w:rStyle w:val="Textoennegrita"/>
          <w:rFonts w:ascii="Calibri" w:hAnsi="Calibri" w:cs="Calibri"/>
          <w:b w:val="0"/>
        </w:rPr>
        <w:t>necesidad detectada en su comunidad</w:t>
      </w:r>
      <w:r w:rsidRPr="001B6B59">
        <w:rPr>
          <w:rFonts w:ascii="Calibri" w:hAnsi="Calibri" w:cs="Calibri"/>
          <w:bCs/>
        </w:rPr>
        <w:t xml:space="preserve"> (con base en diagnósticos previos o actividades anteriores).</w:t>
      </w:r>
    </w:p>
    <w:p w14:paraId="3FACC18C" w14:textId="77777777" w:rsidR="0089394E" w:rsidRPr="001B6B59" w:rsidRDefault="0089394E" w:rsidP="00552241">
      <w:pPr>
        <w:pStyle w:val="NormalWeb"/>
        <w:numPr>
          <w:ilvl w:val="0"/>
          <w:numId w:val="4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Definen el </w:t>
      </w:r>
      <w:r w:rsidRPr="001B6B59">
        <w:rPr>
          <w:rStyle w:val="Textoennegrita"/>
          <w:rFonts w:ascii="Calibri" w:hAnsi="Calibri" w:cs="Calibri"/>
          <w:b w:val="0"/>
        </w:rPr>
        <w:t>problema central</w:t>
      </w:r>
      <w:r w:rsidRPr="001B6B59">
        <w:rPr>
          <w:rFonts w:ascii="Calibri" w:hAnsi="Calibri" w:cs="Calibri"/>
          <w:bCs/>
        </w:rPr>
        <w:t xml:space="preserve"> a resolver y justifican su importancia.</w:t>
      </w:r>
    </w:p>
    <w:p w14:paraId="6189F61E" w14:textId="77777777" w:rsidR="0089394E" w:rsidRPr="001B6B59" w:rsidRDefault="0089394E" w:rsidP="00552241">
      <w:pPr>
        <w:pStyle w:val="NormalWeb"/>
        <w:numPr>
          <w:ilvl w:val="0"/>
          <w:numId w:val="4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Elaboran un </w:t>
      </w:r>
      <w:r w:rsidRPr="001B6B59">
        <w:rPr>
          <w:rStyle w:val="Textoennegrita"/>
          <w:rFonts w:ascii="Calibri" w:hAnsi="Calibri" w:cs="Calibri"/>
          <w:b w:val="0"/>
        </w:rPr>
        <w:t>árbol de problemas</w:t>
      </w:r>
      <w:r w:rsidRPr="001B6B59">
        <w:rPr>
          <w:rFonts w:ascii="Calibri" w:hAnsi="Calibri" w:cs="Calibri"/>
          <w:bCs/>
        </w:rPr>
        <w:t xml:space="preserve"> o una </w:t>
      </w:r>
      <w:r w:rsidRPr="001B6B59">
        <w:rPr>
          <w:rStyle w:val="Textoennegrita"/>
          <w:rFonts w:ascii="Calibri" w:hAnsi="Calibri" w:cs="Calibri"/>
          <w:b w:val="0"/>
        </w:rPr>
        <w:t>matriz FODA</w:t>
      </w:r>
      <w:r w:rsidRPr="001B6B59">
        <w:rPr>
          <w:rFonts w:ascii="Calibri" w:hAnsi="Calibri" w:cs="Calibri"/>
          <w:bCs/>
        </w:rPr>
        <w:t xml:space="preserve"> para analizar causas y efectos.</w:t>
      </w:r>
    </w:p>
    <w:p w14:paraId="04B3D589" w14:textId="03D70D42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</w:p>
    <w:p w14:paraId="47E79155" w14:textId="53872D05" w:rsidR="0089394E" w:rsidRPr="001B6B59" w:rsidRDefault="0089394E" w:rsidP="001B6B59">
      <w:pPr>
        <w:pStyle w:val="Ttulo2"/>
        <w:spacing w:after="0"/>
        <w:jc w:val="left"/>
        <w:rPr>
          <w:rFonts w:cs="Calibri"/>
          <w:bCs/>
          <w:color w:val="auto"/>
          <w:sz w:val="24"/>
        </w:rPr>
      </w:pPr>
    </w:p>
    <w:p w14:paraId="19BF38A2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3. Redacción de antecedentes</w:t>
      </w:r>
    </w:p>
    <w:p w14:paraId="57EC65A8" w14:textId="77777777" w:rsidR="0089394E" w:rsidRPr="001B6B59" w:rsidRDefault="0089394E" w:rsidP="00552241">
      <w:pPr>
        <w:pStyle w:val="NormalWeb"/>
        <w:numPr>
          <w:ilvl w:val="0"/>
          <w:numId w:val="4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Describir el </w:t>
      </w:r>
      <w:r w:rsidRPr="001B6B59">
        <w:rPr>
          <w:rStyle w:val="Textoennegrita"/>
          <w:rFonts w:ascii="Calibri" w:hAnsi="Calibri" w:cs="Calibri"/>
          <w:b w:val="0"/>
        </w:rPr>
        <w:t>contexto territorial y sociocultural</w:t>
      </w:r>
      <w:r w:rsidRPr="001B6B59">
        <w:rPr>
          <w:rFonts w:ascii="Calibri" w:hAnsi="Calibri" w:cs="Calibri"/>
          <w:bCs/>
        </w:rPr>
        <w:t xml:space="preserve"> de la comunidad.</w:t>
      </w:r>
    </w:p>
    <w:p w14:paraId="2304D0D3" w14:textId="77777777" w:rsidR="0089394E" w:rsidRPr="001B6B59" w:rsidRDefault="0089394E" w:rsidP="00552241">
      <w:pPr>
        <w:pStyle w:val="NormalWeb"/>
        <w:numPr>
          <w:ilvl w:val="0"/>
          <w:numId w:val="4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Explicar </w:t>
      </w:r>
      <w:r w:rsidRPr="001B6B59">
        <w:rPr>
          <w:rStyle w:val="Textoennegrita"/>
          <w:rFonts w:ascii="Calibri" w:hAnsi="Calibri" w:cs="Calibri"/>
          <w:b w:val="0"/>
        </w:rPr>
        <w:t>cómo se identificó el problema</w:t>
      </w:r>
      <w:r w:rsidRPr="001B6B59">
        <w:rPr>
          <w:rFonts w:ascii="Calibri" w:hAnsi="Calibri" w:cs="Calibri"/>
          <w:bCs/>
        </w:rPr>
        <w:t xml:space="preserve"> y qué actores están involucrados.</w:t>
      </w:r>
    </w:p>
    <w:p w14:paraId="0ACBEC9F" w14:textId="77777777" w:rsidR="0089394E" w:rsidRPr="001B6B59" w:rsidRDefault="0089394E" w:rsidP="00552241">
      <w:pPr>
        <w:pStyle w:val="NormalWeb"/>
        <w:numPr>
          <w:ilvl w:val="0"/>
          <w:numId w:val="4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Incluir información obtenida del diagnóstico participativo (datos, testimonios, estadísticas locales, etc.).</w:t>
      </w:r>
    </w:p>
    <w:p w14:paraId="4C414B8E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Segoe UI Emoji" w:hAnsi="Segoe UI Emoji" w:cs="Segoe UI Emoji"/>
          <w:bCs/>
        </w:rPr>
        <w:t>💡</w:t>
      </w:r>
      <w:r w:rsidRPr="001B6B59">
        <w:rPr>
          <w:rFonts w:ascii="Calibri" w:hAnsi="Calibri" w:cs="Calibri"/>
          <w:bCs/>
        </w:rPr>
        <w:t xml:space="preserve"> </w:t>
      </w:r>
      <w:r w:rsidRPr="001B6B59">
        <w:rPr>
          <w:rStyle w:val="nfasis"/>
          <w:rFonts w:ascii="Calibri" w:hAnsi="Calibri" w:cs="Calibri"/>
          <w:bCs/>
        </w:rPr>
        <w:t>Consejo:</w:t>
      </w:r>
      <w:r w:rsidRPr="001B6B59">
        <w:rPr>
          <w:rFonts w:ascii="Calibri" w:hAnsi="Calibri" w:cs="Calibri"/>
          <w:bCs/>
        </w:rPr>
        <w:t xml:space="preserve"> Usar un lenguaje formal, sustentado y respetuoso con la realidad comunitaria.</w:t>
      </w:r>
    </w:p>
    <w:p w14:paraId="7FFC5E79" w14:textId="6C245ACA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0FC14AA3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4. Definición de objetivos</w:t>
      </w:r>
    </w:p>
    <w:p w14:paraId="0558FA4D" w14:textId="77777777" w:rsidR="0089394E" w:rsidRPr="001B6B59" w:rsidRDefault="0089394E" w:rsidP="00552241">
      <w:pPr>
        <w:pStyle w:val="NormalWeb"/>
        <w:numPr>
          <w:ilvl w:val="0"/>
          <w:numId w:val="42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Objetivo general:</w:t>
      </w:r>
      <w:r w:rsidRPr="001B6B59">
        <w:rPr>
          <w:rFonts w:ascii="Calibri" w:hAnsi="Calibri" w:cs="Calibri"/>
          <w:bCs/>
        </w:rPr>
        <w:t xml:space="preserve"> expresa el propósito principal del proyecto (qué se quiere lograr y para qué).</w:t>
      </w:r>
    </w:p>
    <w:p w14:paraId="41872075" w14:textId="77777777" w:rsidR="0089394E" w:rsidRPr="001B6B59" w:rsidRDefault="0089394E" w:rsidP="000779E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Ejemplo: </w:t>
      </w:r>
      <w:r w:rsidRPr="001B6B59">
        <w:rPr>
          <w:rStyle w:val="nfasis"/>
          <w:rFonts w:ascii="Calibri" w:hAnsi="Calibri" w:cs="Calibri"/>
          <w:bCs/>
        </w:rPr>
        <w:t>“Mejorar la seguridad alimentaria de las familias de la comunidad X mediante la implementación de huertos familiares sostenibles.”</w:t>
      </w:r>
    </w:p>
    <w:p w14:paraId="77F50317" w14:textId="77777777" w:rsidR="0089394E" w:rsidRPr="001B6B59" w:rsidRDefault="0089394E" w:rsidP="00552241">
      <w:pPr>
        <w:pStyle w:val="NormalWeb"/>
        <w:numPr>
          <w:ilvl w:val="0"/>
          <w:numId w:val="42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Objetivos específicos:</w:t>
      </w:r>
      <w:r w:rsidRPr="001B6B59">
        <w:rPr>
          <w:rFonts w:ascii="Calibri" w:hAnsi="Calibri" w:cs="Calibri"/>
          <w:bCs/>
        </w:rPr>
        <w:t xml:space="preserve"> desglosan las acciones concretas que permiten alcanzar el objetivo general.</w:t>
      </w:r>
    </w:p>
    <w:p w14:paraId="0D847A5A" w14:textId="77777777" w:rsidR="0089394E" w:rsidRPr="001B6B59" w:rsidRDefault="0089394E" w:rsidP="000779E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Ejemplo:</w:t>
      </w:r>
    </w:p>
    <w:p w14:paraId="2E567EE0" w14:textId="77777777" w:rsidR="0089394E" w:rsidRPr="001B6B59" w:rsidRDefault="0089394E" w:rsidP="00552241">
      <w:pPr>
        <w:pStyle w:val="NormalWeb"/>
        <w:numPr>
          <w:ilvl w:val="1"/>
          <w:numId w:val="42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Capacitar a 20 familias en técnicas de cultivo orgánico.</w:t>
      </w:r>
    </w:p>
    <w:p w14:paraId="474E2959" w14:textId="77777777" w:rsidR="0089394E" w:rsidRPr="001B6B59" w:rsidRDefault="0089394E" w:rsidP="00552241">
      <w:pPr>
        <w:pStyle w:val="NormalWeb"/>
        <w:numPr>
          <w:ilvl w:val="1"/>
          <w:numId w:val="42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Implementar 20 huertos familiares.</w:t>
      </w:r>
    </w:p>
    <w:p w14:paraId="1C950A3C" w14:textId="77777777" w:rsidR="0089394E" w:rsidRPr="001B6B59" w:rsidRDefault="0089394E" w:rsidP="00552241">
      <w:pPr>
        <w:pStyle w:val="NormalWeb"/>
        <w:numPr>
          <w:ilvl w:val="1"/>
          <w:numId w:val="42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Fortalecer la organización comunitaria para el mantenimiento de los huertos.</w:t>
      </w:r>
    </w:p>
    <w:p w14:paraId="1CB65D8A" w14:textId="49BBF1F7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1B2F4463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5. Diseño de actividades y metodología</w:t>
      </w:r>
    </w:p>
    <w:p w14:paraId="7F5F47DA" w14:textId="77777777" w:rsidR="0089394E" w:rsidRPr="001B6B59" w:rsidRDefault="0089394E" w:rsidP="00552241">
      <w:pPr>
        <w:pStyle w:val="NormalWeb"/>
        <w:numPr>
          <w:ilvl w:val="0"/>
          <w:numId w:val="4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Describir las </w:t>
      </w:r>
      <w:r w:rsidRPr="001B6B59">
        <w:rPr>
          <w:rStyle w:val="Textoennegrita"/>
          <w:rFonts w:ascii="Calibri" w:hAnsi="Calibri" w:cs="Calibri"/>
          <w:b w:val="0"/>
        </w:rPr>
        <w:t>estrategias y pasos concretos</w:t>
      </w:r>
      <w:r w:rsidRPr="001B6B59">
        <w:rPr>
          <w:rFonts w:ascii="Calibri" w:hAnsi="Calibri" w:cs="Calibri"/>
          <w:bCs/>
        </w:rPr>
        <w:t xml:space="preserve"> que se realizarán.</w:t>
      </w:r>
    </w:p>
    <w:p w14:paraId="055477C0" w14:textId="40FD868A" w:rsidR="0089394E" w:rsidRDefault="0089394E" w:rsidP="00552241">
      <w:pPr>
        <w:pStyle w:val="NormalWeb"/>
        <w:numPr>
          <w:ilvl w:val="0"/>
          <w:numId w:val="4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Identificar </w:t>
      </w:r>
      <w:r w:rsidRPr="001B6B59">
        <w:rPr>
          <w:rStyle w:val="Textoennegrita"/>
          <w:rFonts w:ascii="Calibri" w:hAnsi="Calibri" w:cs="Calibri"/>
          <w:b w:val="0"/>
        </w:rPr>
        <w:t>quién hace qué</w:t>
      </w:r>
      <w:r w:rsidRPr="001B6B59">
        <w:rPr>
          <w:rFonts w:ascii="Calibri" w:hAnsi="Calibri" w:cs="Calibri"/>
          <w:bCs/>
        </w:rPr>
        <w:t xml:space="preserve">, </w:t>
      </w:r>
      <w:r w:rsidRPr="001B6B59">
        <w:rPr>
          <w:rStyle w:val="Textoennegrita"/>
          <w:rFonts w:ascii="Calibri" w:hAnsi="Calibri" w:cs="Calibri"/>
          <w:b w:val="0"/>
        </w:rPr>
        <w:t>con qué recursos</w:t>
      </w:r>
      <w:r w:rsidRPr="001B6B59">
        <w:rPr>
          <w:rFonts w:ascii="Calibri" w:hAnsi="Calibri" w:cs="Calibri"/>
          <w:bCs/>
        </w:rPr>
        <w:t xml:space="preserve"> y </w:t>
      </w:r>
      <w:r w:rsidRPr="001B6B59">
        <w:rPr>
          <w:rStyle w:val="Textoennegrita"/>
          <w:rFonts w:ascii="Calibri" w:hAnsi="Calibri" w:cs="Calibri"/>
          <w:b w:val="0"/>
        </w:rPr>
        <w:t>en qué tiempo</w:t>
      </w:r>
      <w:r w:rsidRPr="001B6B59">
        <w:rPr>
          <w:rFonts w:ascii="Calibri" w:hAnsi="Calibri" w:cs="Calibri"/>
          <w:bCs/>
        </w:rPr>
        <w:t>.</w:t>
      </w:r>
    </w:p>
    <w:p w14:paraId="591F22DD" w14:textId="77777777" w:rsidR="00E658D2" w:rsidRPr="001B6B59" w:rsidRDefault="00E658D2" w:rsidP="00E658D2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4"/>
        <w:gridCol w:w="2233"/>
        <w:gridCol w:w="2138"/>
        <w:gridCol w:w="979"/>
        <w:gridCol w:w="2085"/>
      </w:tblGrid>
      <w:tr w:rsidR="00C12823" w:rsidRPr="001B6B59" w14:paraId="7A6887A7" w14:textId="77777777" w:rsidTr="00E658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82B67A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Actividad</w:t>
            </w:r>
          </w:p>
        </w:tc>
        <w:tc>
          <w:tcPr>
            <w:tcW w:w="0" w:type="auto"/>
            <w:vAlign w:val="center"/>
            <w:hideMark/>
          </w:tcPr>
          <w:p w14:paraId="759F22DC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Responsable(s)</w:t>
            </w:r>
          </w:p>
        </w:tc>
        <w:tc>
          <w:tcPr>
            <w:tcW w:w="0" w:type="auto"/>
            <w:vAlign w:val="center"/>
            <w:hideMark/>
          </w:tcPr>
          <w:p w14:paraId="75094921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Recursos necesarios</w:t>
            </w:r>
          </w:p>
        </w:tc>
        <w:tc>
          <w:tcPr>
            <w:tcW w:w="0" w:type="auto"/>
            <w:vAlign w:val="center"/>
            <w:hideMark/>
          </w:tcPr>
          <w:p w14:paraId="004776E5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Duración</w:t>
            </w:r>
          </w:p>
        </w:tc>
        <w:tc>
          <w:tcPr>
            <w:tcW w:w="0" w:type="auto"/>
            <w:vAlign w:val="center"/>
            <w:hideMark/>
          </w:tcPr>
          <w:p w14:paraId="50A8E510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Resultado esperado</w:t>
            </w:r>
          </w:p>
        </w:tc>
      </w:tr>
      <w:tr w:rsidR="00C12823" w:rsidRPr="001B6B59" w14:paraId="03862D88" w14:textId="77777777" w:rsidTr="00E658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290F07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Taller de capacitación en cultivo orgánico</w:t>
            </w:r>
          </w:p>
        </w:tc>
        <w:tc>
          <w:tcPr>
            <w:tcW w:w="0" w:type="auto"/>
            <w:vAlign w:val="center"/>
            <w:hideMark/>
          </w:tcPr>
          <w:p w14:paraId="1D322EAD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Equipo técnico y líderes comunitarios</w:t>
            </w:r>
          </w:p>
        </w:tc>
        <w:tc>
          <w:tcPr>
            <w:tcW w:w="0" w:type="auto"/>
            <w:vAlign w:val="center"/>
            <w:hideMark/>
          </w:tcPr>
          <w:p w14:paraId="29355FFE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Material didáctico, semillas, espacio</w:t>
            </w:r>
          </w:p>
        </w:tc>
        <w:tc>
          <w:tcPr>
            <w:tcW w:w="0" w:type="auto"/>
            <w:vAlign w:val="center"/>
            <w:hideMark/>
          </w:tcPr>
          <w:p w14:paraId="7FB04F23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 días</w:t>
            </w:r>
          </w:p>
        </w:tc>
        <w:tc>
          <w:tcPr>
            <w:tcW w:w="0" w:type="auto"/>
            <w:vAlign w:val="center"/>
            <w:hideMark/>
          </w:tcPr>
          <w:p w14:paraId="29D8F6F0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20 familias capacitadas</w:t>
            </w:r>
          </w:p>
        </w:tc>
      </w:tr>
      <w:tr w:rsidR="00C12823" w:rsidRPr="001B6B59" w14:paraId="6F274CD6" w14:textId="77777777" w:rsidTr="00E658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D73CD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Instalación de huertos</w:t>
            </w:r>
          </w:p>
        </w:tc>
        <w:tc>
          <w:tcPr>
            <w:tcW w:w="0" w:type="auto"/>
            <w:vAlign w:val="center"/>
            <w:hideMark/>
          </w:tcPr>
          <w:p w14:paraId="46A05E8E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Familias beneficiarias y comité</w:t>
            </w:r>
          </w:p>
        </w:tc>
        <w:tc>
          <w:tcPr>
            <w:tcW w:w="0" w:type="auto"/>
            <w:vAlign w:val="center"/>
            <w:hideMark/>
          </w:tcPr>
          <w:p w14:paraId="11585AAF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Herramientas, abono, plantas</w:t>
            </w:r>
          </w:p>
        </w:tc>
        <w:tc>
          <w:tcPr>
            <w:tcW w:w="0" w:type="auto"/>
            <w:vAlign w:val="center"/>
            <w:hideMark/>
          </w:tcPr>
          <w:p w14:paraId="059BB109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1 semana</w:t>
            </w:r>
          </w:p>
        </w:tc>
        <w:tc>
          <w:tcPr>
            <w:tcW w:w="0" w:type="auto"/>
            <w:vAlign w:val="center"/>
            <w:hideMark/>
          </w:tcPr>
          <w:p w14:paraId="40E3685B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20 huertos en funcionamiento</w:t>
            </w:r>
          </w:p>
        </w:tc>
      </w:tr>
    </w:tbl>
    <w:p w14:paraId="51BBAF84" w14:textId="77777777" w:rsidR="0089394E" w:rsidRPr="000779EB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1B6B59">
        <w:rPr>
          <w:rFonts w:ascii="Segoe UI Emoji" w:hAnsi="Segoe UI Emoji" w:cs="Segoe UI Emoji"/>
          <w:bCs/>
        </w:rPr>
        <w:t>💡</w:t>
      </w:r>
      <w:r w:rsidRPr="001B6B59">
        <w:rPr>
          <w:rFonts w:ascii="Calibri" w:hAnsi="Calibri" w:cs="Calibri"/>
          <w:bCs/>
        </w:rPr>
        <w:t xml:space="preserve"> </w:t>
      </w:r>
      <w:r w:rsidRPr="000779EB">
        <w:rPr>
          <w:rStyle w:val="nfasis"/>
          <w:rFonts w:ascii="Calibri" w:hAnsi="Calibri" w:cs="Calibri"/>
          <w:bCs/>
          <w:color w:val="FF0000"/>
        </w:rPr>
        <w:t>Sugerencia:</w:t>
      </w:r>
      <w:r w:rsidRPr="000779EB">
        <w:rPr>
          <w:rFonts w:ascii="Calibri" w:hAnsi="Calibri" w:cs="Calibri"/>
          <w:bCs/>
          <w:color w:val="FF0000"/>
        </w:rPr>
        <w:t xml:space="preserve"> incluir técnicas participativas en la metodología (asambleas, comités, trabajo colaborativo, seguimiento local).</w:t>
      </w:r>
    </w:p>
    <w:p w14:paraId="28494BDF" w14:textId="4A3E70DD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1EF07997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6. Elaboración del presupuesto</w:t>
      </w:r>
    </w:p>
    <w:p w14:paraId="0A754597" w14:textId="77777777" w:rsidR="0089394E" w:rsidRPr="001B6B59" w:rsidRDefault="0089394E" w:rsidP="00552241">
      <w:pPr>
        <w:pStyle w:val="NormalWeb"/>
        <w:numPr>
          <w:ilvl w:val="0"/>
          <w:numId w:val="4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Calcular los </w:t>
      </w:r>
      <w:r w:rsidRPr="001B6B59">
        <w:rPr>
          <w:rStyle w:val="Textoennegrita"/>
          <w:rFonts w:ascii="Calibri" w:hAnsi="Calibri" w:cs="Calibri"/>
          <w:b w:val="0"/>
        </w:rPr>
        <w:t>recursos económicos y materiales</w:t>
      </w:r>
      <w:r w:rsidRPr="001B6B59">
        <w:rPr>
          <w:rFonts w:ascii="Calibri" w:hAnsi="Calibri" w:cs="Calibri"/>
          <w:bCs/>
        </w:rPr>
        <w:t xml:space="preserve"> requeridos.</w:t>
      </w:r>
    </w:p>
    <w:p w14:paraId="4FFB5A04" w14:textId="164FFB1F" w:rsidR="0089394E" w:rsidRDefault="0089394E" w:rsidP="00552241">
      <w:pPr>
        <w:pStyle w:val="NormalWeb"/>
        <w:numPr>
          <w:ilvl w:val="0"/>
          <w:numId w:val="4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Organizar los costos en rubros claros:</w:t>
      </w:r>
    </w:p>
    <w:p w14:paraId="15618F88" w14:textId="77777777" w:rsidR="000779EB" w:rsidRPr="001B6B59" w:rsidRDefault="000779EB" w:rsidP="000779E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0"/>
        <w:gridCol w:w="952"/>
        <w:gridCol w:w="1779"/>
        <w:gridCol w:w="1484"/>
      </w:tblGrid>
      <w:tr w:rsidR="00C12823" w:rsidRPr="001B6B59" w14:paraId="24876D7A" w14:textId="77777777" w:rsidTr="001B6B5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B93313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Concepto</w:t>
            </w:r>
          </w:p>
        </w:tc>
        <w:tc>
          <w:tcPr>
            <w:tcW w:w="0" w:type="auto"/>
            <w:vAlign w:val="center"/>
            <w:hideMark/>
          </w:tcPr>
          <w:p w14:paraId="73E9681F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Cantidad</w:t>
            </w:r>
          </w:p>
        </w:tc>
        <w:tc>
          <w:tcPr>
            <w:tcW w:w="0" w:type="auto"/>
            <w:vAlign w:val="center"/>
            <w:hideMark/>
          </w:tcPr>
          <w:p w14:paraId="5C4C4FCB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Costo unitario ($)</w:t>
            </w:r>
          </w:p>
        </w:tc>
        <w:tc>
          <w:tcPr>
            <w:tcW w:w="0" w:type="auto"/>
            <w:vAlign w:val="center"/>
            <w:hideMark/>
          </w:tcPr>
          <w:p w14:paraId="769DF330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Costo total ($)</w:t>
            </w:r>
          </w:p>
        </w:tc>
      </w:tr>
      <w:tr w:rsidR="00C12823" w:rsidRPr="001B6B59" w14:paraId="1520A672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FB0AB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Materiales (semillas, herramientas)</w:t>
            </w:r>
          </w:p>
        </w:tc>
        <w:tc>
          <w:tcPr>
            <w:tcW w:w="0" w:type="auto"/>
            <w:vAlign w:val="center"/>
            <w:hideMark/>
          </w:tcPr>
          <w:p w14:paraId="0FA977AD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20 kits</w:t>
            </w:r>
          </w:p>
        </w:tc>
        <w:tc>
          <w:tcPr>
            <w:tcW w:w="0" w:type="auto"/>
            <w:vAlign w:val="center"/>
            <w:hideMark/>
          </w:tcPr>
          <w:p w14:paraId="7360DC85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14:paraId="65F8CEC1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10,000</w:t>
            </w:r>
          </w:p>
        </w:tc>
      </w:tr>
      <w:tr w:rsidR="00C12823" w:rsidRPr="001B6B59" w14:paraId="6AD81CCC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9E1F36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Capacitación (facilitador, materiales)</w:t>
            </w:r>
          </w:p>
        </w:tc>
        <w:tc>
          <w:tcPr>
            <w:tcW w:w="0" w:type="auto"/>
            <w:vAlign w:val="center"/>
            <w:hideMark/>
          </w:tcPr>
          <w:p w14:paraId="6D200C24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1 curso</w:t>
            </w:r>
          </w:p>
        </w:tc>
        <w:tc>
          <w:tcPr>
            <w:tcW w:w="0" w:type="auto"/>
            <w:vAlign w:val="center"/>
            <w:hideMark/>
          </w:tcPr>
          <w:p w14:paraId="017EC3C2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3,000</w:t>
            </w:r>
          </w:p>
        </w:tc>
        <w:tc>
          <w:tcPr>
            <w:tcW w:w="0" w:type="auto"/>
            <w:vAlign w:val="center"/>
            <w:hideMark/>
          </w:tcPr>
          <w:p w14:paraId="7728948F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3,000</w:t>
            </w:r>
          </w:p>
        </w:tc>
      </w:tr>
      <w:tr w:rsidR="00C12823" w:rsidRPr="001B6B59" w14:paraId="5E54D3B1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D5A43C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Difusión y evaluación</w:t>
            </w:r>
          </w:p>
        </w:tc>
        <w:tc>
          <w:tcPr>
            <w:tcW w:w="0" w:type="auto"/>
            <w:vAlign w:val="center"/>
            <w:hideMark/>
          </w:tcPr>
          <w:p w14:paraId="420A81D1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822F7AF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2,000</w:t>
            </w:r>
          </w:p>
        </w:tc>
        <w:tc>
          <w:tcPr>
            <w:tcW w:w="0" w:type="auto"/>
            <w:vAlign w:val="center"/>
            <w:hideMark/>
          </w:tcPr>
          <w:p w14:paraId="6084B65C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2,000</w:t>
            </w:r>
          </w:p>
        </w:tc>
      </w:tr>
      <w:tr w:rsidR="00C12823" w:rsidRPr="001B6B59" w14:paraId="4ED7A8DA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4A1932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proofErr w:type="gramStart"/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Total</w:t>
            </w:r>
            <w:proofErr w:type="gramEnd"/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 xml:space="preserve"> estimado:</w:t>
            </w:r>
          </w:p>
        </w:tc>
        <w:tc>
          <w:tcPr>
            <w:tcW w:w="0" w:type="auto"/>
            <w:vAlign w:val="center"/>
            <w:hideMark/>
          </w:tcPr>
          <w:p w14:paraId="70B58294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E5F6BDC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DB9E01E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15,000</w:t>
            </w:r>
          </w:p>
        </w:tc>
      </w:tr>
    </w:tbl>
    <w:p w14:paraId="427597C0" w14:textId="77777777" w:rsidR="0089394E" w:rsidRPr="000779EB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1B6B59">
        <w:rPr>
          <w:rFonts w:ascii="Segoe UI Emoji" w:hAnsi="Segoe UI Emoji" w:cs="Segoe UI Emoji"/>
          <w:bCs/>
        </w:rPr>
        <w:t>💬</w:t>
      </w:r>
      <w:r w:rsidRPr="001B6B59">
        <w:rPr>
          <w:rFonts w:ascii="Calibri" w:hAnsi="Calibri" w:cs="Calibri"/>
          <w:bCs/>
        </w:rPr>
        <w:t xml:space="preserve"> </w:t>
      </w:r>
      <w:r w:rsidRPr="000779EB">
        <w:rPr>
          <w:rStyle w:val="nfasis"/>
          <w:rFonts w:ascii="Calibri" w:hAnsi="Calibri" w:cs="Calibri"/>
          <w:bCs/>
          <w:color w:val="FF0000"/>
        </w:rPr>
        <w:t>Nota:</w:t>
      </w:r>
      <w:r w:rsidRPr="000779EB">
        <w:rPr>
          <w:rFonts w:ascii="Calibri" w:hAnsi="Calibri" w:cs="Calibri"/>
          <w:bCs/>
          <w:color w:val="FF0000"/>
        </w:rPr>
        <w:t xml:space="preserve"> incluir fuentes de financiamiento o aportes de la comunidad si los hay.</w:t>
      </w:r>
    </w:p>
    <w:p w14:paraId="344B7173" w14:textId="5007B17C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D4C144E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7. Cronograma de ejecución</w:t>
      </w:r>
    </w:p>
    <w:p w14:paraId="7AB3D1C5" w14:textId="77777777" w:rsidR="0089394E" w:rsidRPr="001B6B59" w:rsidRDefault="0089394E" w:rsidP="00552241">
      <w:pPr>
        <w:pStyle w:val="NormalWeb"/>
        <w:numPr>
          <w:ilvl w:val="0"/>
          <w:numId w:val="4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Establecer un </w:t>
      </w:r>
      <w:r w:rsidRPr="001B6B59">
        <w:rPr>
          <w:rStyle w:val="Textoennegrita"/>
          <w:rFonts w:ascii="Calibri" w:hAnsi="Calibri" w:cs="Calibri"/>
          <w:b w:val="0"/>
        </w:rPr>
        <w:t>calendario de actividades</w:t>
      </w:r>
      <w:r w:rsidRPr="001B6B59">
        <w:rPr>
          <w:rFonts w:ascii="Calibri" w:hAnsi="Calibri" w:cs="Calibri"/>
          <w:bCs/>
        </w:rPr>
        <w:t xml:space="preserve"> que muestre la secuencia de las fases del proyecto.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9"/>
        <w:gridCol w:w="675"/>
        <w:gridCol w:w="675"/>
        <w:gridCol w:w="675"/>
        <w:gridCol w:w="690"/>
      </w:tblGrid>
      <w:tr w:rsidR="00C12823" w:rsidRPr="001B6B59" w14:paraId="596D70CA" w14:textId="77777777" w:rsidTr="001B6B5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F835FCF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Actividad</w:t>
            </w:r>
          </w:p>
        </w:tc>
        <w:tc>
          <w:tcPr>
            <w:tcW w:w="0" w:type="auto"/>
            <w:vAlign w:val="center"/>
            <w:hideMark/>
          </w:tcPr>
          <w:p w14:paraId="4DFF821B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Mes 1</w:t>
            </w:r>
          </w:p>
        </w:tc>
        <w:tc>
          <w:tcPr>
            <w:tcW w:w="0" w:type="auto"/>
            <w:vAlign w:val="center"/>
            <w:hideMark/>
          </w:tcPr>
          <w:p w14:paraId="5E2F33F4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Mes 2</w:t>
            </w:r>
          </w:p>
        </w:tc>
        <w:tc>
          <w:tcPr>
            <w:tcW w:w="0" w:type="auto"/>
            <w:vAlign w:val="center"/>
            <w:hideMark/>
          </w:tcPr>
          <w:p w14:paraId="53E8F1EE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Mes 3</w:t>
            </w:r>
          </w:p>
        </w:tc>
        <w:tc>
          <w:tcPr>
            <w:tcW w:w="0" w:type="auto"/>
            <w:vAlign w:val="center"/>
            <w:hideMark/>
          </w:tcPr>
          <w:p w14:paraId="2A960C95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Mes 4</w:t>
            </w:r>
          </w:p>
        </w:tc>
      </w:tr>
      <w:tr w:rsidR="00C12823" w:rsidRPr="001B6B59" w14:paraId="2A3ACDB8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CEC38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Diagnóstico participativo</w:t>
            </w:r>
          </w:p>
        </w:tc>
        <w:tc>
          <w:tcPr>
            <w:tcW w:w="0" w:type="auto"/>
            <w:vAlign w:val="center"/>
            <w:hideMark/>
          </w:tcPr>
          <w:p w14:paraId="774EFD54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  <w:tc>
          <w:tcPr>
            <w:tcW w:w="0" w:type="auto"/>
            <w:vAlign w:val="center"/>
            <w:hideMark/>
          </w:tcPr>
          <w:p w14:paraId="2C596951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D2A0E2E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6EFF09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C12823" w:rsidRPr="001B6B59" w14:paraId="4D037F8D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F2D054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Capacitación</w:t>
            </w:r>
          </w:p>
        </w:tc>
        <w:tc>
          <w:tcPr>
            <w:tcW w:w="0" w:type="auto"/>
            <w:vAlign w:val="center"/>
            <w:hideMark/>
          </w:tcPr>
          <w:p w14:paraId="7A2F011A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84A336F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  <w:tc>
          <w:tcPr>
            <w:tcW w:w="0" w:type="auto"/>
            <w:vAlign w:val="center"/>
            <w:hideMark/>
          </w:tcPr>
          <w:p w14:paraId="51A4263B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15B777B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C12823" w:rsidRPr="001B6B59" w14:paraId="2D59F826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12435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Ejecución de huertos</w:t>
            </w:r>
          </w:p>
        </w:tc>
        <w:tc>
          <w:tcPr>
            <w:tcW w:w="0" w:type="auto"/>
            <w:vAlign w:val="center"/>
            <w:hideMark/>
          </w:tcPr>
          <w:p w14:paraId="5016D2E1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6A4E279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  <w:tc>
          <w:tcPr>
            <w:tcW w:w="0" w:type="auto"/>
            <w:vAlign w:val="center"/>
            <w:hideMark/>
          </w:tcPr>
          <w:p w14:paraId="4E91028A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  <w:tc>
          <w:tcPr>
            <w:tcW w:w="0" w:type="auto"/>
            <w:vAlign w:val="center"/>
            <w:hideMark/>
          </w:tcPr>
          <w:p w14:paraId="2C1B4605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C12823" w:rsidRPr="001B6B59" w14:paraId="1AEF8816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918479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Evaluación y cierre</w:t>
            </w:r>
          </w:p>
        </w:tc>
        <w:tc>
          <w:tcPr>
            <w:tcW w:w="0" w:type="auto"/>
            <w:vAlign w:val="center"/>
            <w:hideMark/>
          </w:tcPr>
          <w:p w14:paraId="3C93F86A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3ADC810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CE0C137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56125B0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</w:tr>
    </w:tbl>
    <w:p w14:paraId="724481D7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Segoe UI Emoji" w:hAnsi="Segoe UI Emoji" w:cs="Segoe UI Emoji"/>
          <w:bCs/>
        </w:rPr>
        <w:t>🕒</w:t>
      </w:r>
      <w:r w:rsidRPr="001B6B59">
        <w:rPr>
          <w:rFonts w:ascii="Calibri" w:hAnsi="Calibri" w:cs="Calibri"/>
          <w:bCs/>
        </w:rPr>
        <w:t xml:space="preserve"> </w:t>
      </w:r>
      <w:r w:rsidRPr="000779EB">
        <w:rPr>
          <w:rStyle w:val="nfasis"/>
          <w:rFonts w:ascii="Calibri" w:hAnsi="Calibri" w:cs="Calibri"/>
          <w:bCs/>
          <w:color w:val="FF0000"/>
        </w:rPr>
        <w:t>Puedes usar un diagrama de Gantt para presentarlo visualmente</w:t>
      </w:r>
      <w:r w:rsidRPr="001B6B59">
        <w:rPr>
          <w:rStyle w:val="nfasis"/>
          <w:rFonts w:ascii="Calibri" w:hAnsi="Calibri" w:cs="Calibri"/>
          <w:bCs/>
        </w:rPr>
        <w:t>.</w:t>
      </w:r>
    </w:p>
    <w:p w14:paraId="49360ABE" w14:textId="5230B8E3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3946FBC2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8. Estrategia de evaluación y seguimiento</w:t>
      </w:r>
    </w:p>
    <w:p w14:paraId="7335080E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Describir </w:t>
      </w:r>
      <w:r w:rsidRPr="001B6B59">
        <w:rPr>
          <w:rStyle w:val="Textoennegrita"/>
          <w:rFonts w:ascii="Calibri" w:hAnsi="Calibri" w:cs="Calibri"/>
          <w:b w:val="0"/>
        </w:rPr>
        <w:t>cómo se evaluará el avance y el impacto del proyecto</w:t>
      </w:r>
      <w:r w:rsidRPr="001B6B59">
        <w:rPr>
          <w:rFonts w:ascii="Calibri" w:hAnsi="Calibri" w:cs="Calibri"/>
          <w:bCs/>
        </w:rPr>
        <w:t>, por ejemplo:</w:t>
      </w:r>
    </w:p>
    <w:p w14:paraId="54830555" w14:textId="77777777" w:rsidR="0089394E" w:rsidRPr="001B6B59" w:rsidRDefault="0089394E" w:rsidP="00552241">
      <w:pPr>
        <w:pStyle w:val="NormalWeb"/>
        <w:numPr>
          <w:ilvl w:val="0"/>
          <w:numId w:val="4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Evaluación de proceso:</w:t>
      </w:r>
      <w:r w:rsidRPr="001B6B59">
        <w:rPr>
          <w:rFonts w:ascii="Calibri" w:hAnsi="Calibri" w:cs="Calibri"/>
          <w:bCs/>
        </w:rPr>
        <w:t xml:space="preserve"> cumplimiento de actividades, participación comunitaria, uso de recursos.</w:t>
      </w:r>
    </w:p>
    <w:p w14:paraId="41707EA5" w14:textId="77777777" w:rsidR="0089394E" w:rsidRPr="001B6B59" w:rsidRDefault="0089394E" w:rsidP="00552241">
      <w:pPr>
        <w:pStyle w:val="NormalWeb"/>
        <w:numPr>
          <w:ilvl w:val="0"/>
          <w:numId w:val="4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Evaluación de resultados:</w:t>
      </w:r>
      <w:r w:rsidRPr="001B6B59">
        <w:rPr>
          <w:rFonts w:ascii="Calibri" w:hAnsi="Calibri" w:cs="Calibri"/>
          <w:bCs/>
        </w:rPr>
        <w:t xml:space="preserve"> cambios observables (por ejemplo, número de familias beneficiadas, mejora de condiciones).</w:t>
      </w:r>
    </w:p>
    <w:p w14:paraId="13B767F2" w14:textId="77777777" w:rsidR="0089394E" w:rsidRPr="001B6B59" w:rsidRDefault="0089394E" w:rsidP="00552241">
      <w:pPr>
        <w:pStyle w:val="NormalWeb"/>
        <w:numPr>
          <w:ilvl w:val="0"/>
          <w:numId w:val="4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Instrumentos de evaluación:</w:t>
      </w:r>
      <w:r w:rsidRPr="001B6B59">
        <w:rPr>
          <w:rFonts w:ascii="Calibri" w:hAnsi="Calibri" w:cs="Calibri"/>
          <w:bCs/>
        </w:rPr>
        <w:t xml:space="preserve"> listas de verificación, encuestas, bitácoras, reportes fotográficos.</w:t>
      </w:r>
    </w:p>
    <w:p w14:paraId="7E1B66E2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Segoe UI Emoji" w:hAnsi="Segoe UI Emoji" w:cs="Segoe UI Emoji"/>
          <w:bCs/>
        </w:rPr>
        <w:lastRenderedPageBreak/>
        <w:t>💬</w:t>
      </w:r>
      <w:r w:rsidRPr="001B6B59">
        <w:rPr>
          <w:rFonts w:ascii="Calibri" w:hAnsi="Calibri" w:cs="Calibri"/>
          <w:bCs/>
        </w:rPr>
        <w:t xml:space="preserve"> </w:t>
      </w:r>
      <w:r w:rsidRPr="001B6B59">
        <w:rPr>
          <w:rStyle w:val="nfasis"/>
          <w:rFonts w:ascii="Calibri" w:hAnsi="Calibri" w:cs="Calibri"/>
          <w:bCs/>
        </w:rPr>
        <w:t>Incluir indicadores claros:</w:t>
      </w:r>
    </w:p>
    <w:p w14:paraId="7C46E03D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Ejemplo:</w:t>
      </w:r>
    </w:p>
    <w:p w14:paraId="461572FB" w14:textId="77777777" w:rsidR="0089394E" w:rsidRPr="001B6B59" w:rsidRDefault="0089394E" w:rsidP="00552241">
      <w:pPr>
        <w:pStyle w:val="NormalWeb"/>
        <w:numPr>
          <w:ilvl w:val="0"/>
          <w:numId w:val="4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Indicador: % de huertos implementados.</w:t>
      </w:r>
    </w:p>
    <w:p w14:paraId="3FE8D389" w14:textId="77777777" w:rsidR="0089394E" w:rsidRPr="001B6B59" w:rsidRDefault="0089394E" w:rsidP="00552241">
      <w:pPr>
        <w:pStyle w:val="NormalWeb"/>
        <w:numPr>
          <w:ilvl w:val="0"/>
          <w:numId w:val="4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Meta: 90% de familias participantes con huerto funcional al mes 4.</w:t>
      </w:r>
    </w:p>
    <w:p w14:paraId="0016B6ED" w14:textId="77777777" w:rsidR="001B6B59" w:rsidRDefault="001B6B59" w:rsidP="001B6B59">
      <w:pPr>
        <w:pStyle w:val="Ttulo3"/>
        <w:spacing w:before="0" w:line="240" w:lineRule="auto"/>
        <w:rPr>
          <w:rStyle w:val="Textoennegrita"/>
          <w:rFonts w:ascii="Calibri" w:hAnsi="Calibri" w:cs="Calibri"/>
          <w:bCs/>
          <w:color w:val="auto"/>
          <w:sz w:val="24"/>
          <w:szCs w:val="24"/>
        </w:rPr>
      </w:pPr>
    </w:p>
    <w:p w14:paraId="73CFEC37" w14:textId="3B2B1D7A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9. Redacción final del proyecto</w:t>
      </w:r>
    </w:p>
    <w:p w14:paraId="0AA6002E" w14:textId="77777777" w:rsidR="0089394E" w:rsidRPr="001B6B59" w:rsidRDefault="0089394E" w:rsidP="000779EB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Estructura sugerida del </w:t>
      </w:r>
      <w:r w:rsidRPr="001B6B59">
        <w:rPr>
          <w:rStyle w:val="Textoennegrita"/>
          <w:rFonts w:ascii="Calibri" w:hAnsi="Calibri" w:cs="Calibri"/>
          <w:b w:val="0"/>
        </w:rPr>
        <w:t>documento técnico final:</w:t>
      </w:r>
    </w:p>
    <w:p w14:paraId="1D61A47A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Portada</w:t>
      </w:r>
      <w:r w:rsidRPr="001B6B59">
        <w:rPr>
          <w:rFonts w:ascii="Calibri" w:hAnsi="Calibri" w:cs="Calibri"/>
          <w:bCs/>
        </w:rPr>
        <w:t xml:space="preserve"> (nombre del proyecto, autores, institución, fecha).</w:t>
      </w:r>
    </w:p>
    <w:p w14:paraId="45EFA5E6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Resumen ejecutivo</w:t>
      </w:r>
      <w:r w:rsidRPr="001B6B59">
        <w:rPr>
          <w:rFonts w:ascii="Calibri" w:hAnsi="Calibri" w:cs="Calibri"/>
          <w:bCs/>
        </w:rPr>
        <w:t xml:space="preserve"> (1 párrafo con síntesis general).</w:t>
      </w:r>
    </w:p>
    <w:p w14:paraId="15BC50A2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Antecedentes</w:t>
      </w:r>
      <w:r w:rsidRPr="001B6B59">
        <w:rPr>
          <w:rFonts w:ascii="Calibri" w:hAnsi="Calibri" w:cs="Calibri"/>
          <w:bCs/>
        </w:rPr>
        <w:t xml:space="preserve"> (contexto, diagnóstico, justificación).</w:t>
      </w:r>
    </w:p>
    <w:p w14:paraId="746E15CA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Objetivos</w:t>
      </w:r>
      <w:r w:rsidRPr="001B6B59">
        <w:rPr>
          <w:rFonts w:ascii="Calibri" w:hAnsi="Calibri" w:cs="Calibri"/>
          <w:bCs/>
        </w:rPr>
        <w:t xml:space="preserve"> (general y específicos).</w:t>
      </w:r>
    </w:p>
    <w:p w14:paraId="3E46D667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Metodología y actividades.</w:t>
      </w:r>
    </w:p>
    <w:p w14:paraId="3E9BF62C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Presupuesto detallado.</w:t>
      </w:r>
    </w:p>
    <w:p w14:paraId="003FDE24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Cronograma de ejecución.</w:t>
      </w:r>
    </w:p>
    <w:p w14:paraId="2D39AAA0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Evaluación y seguimiento.</w:t>
      </w:r>
    </w:p>
    <w:p w14:paraId="185381AA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Conclusiones.</w:t>
      </w:r>
    </w:p>
    <w:p w14:paraId="56A207D6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Anexos:</w:t>
      </w:r>
      <w:r w:rsidRPr="001B6B59">
        <w:rPr>
          <w:rFonts w:ascii="Calibri" w:hAnsi="Calibri" w:cs="Calibri"/>
          <w:bCs/>
        </w:rPr>
        <w:t xml:space="preserve"> mapas, fotografías, listas, actas, etc.</w:t>
      </w:r>
    </w:p>
    <w:p w14:paraId="2113759C" w14:textId="02746144" w:rsidR="0089394E" w:rsidRPr="001B6B59" w:rsidRDefault="0089394E" w:rsidP="000779EB">
      <w:pPr>
        <w:spacing w:after="0" w:line="240" w:lineRule="auto"/>
        <w:rPr>
          <w:rFonts w:cs="Calibri"/>
          <w:bCs/>
          <w:sz w:val="24"/>
          <w:szCs w:val="24"/>
        </w:rPr>
      </w:pPr>
    </w:p>
    <w:p w14:paraId="0293A57C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10. Socialización del proyecto</w:t>
      </w:r>
    </w:p>
    <w:p w14:paraId="75404848" w14:textId="77777777" w:rsidR="0089394E" w:rsidRPr="001B6B59" w:rsidRDefault="0089394E" w:rsidP="00552241">
      <w:pPr>
        <w:pStyle w:val="NormalWeb"/>
        <w:numPr>
          <w:ilvl w:val="0"/>
          <w:numId w:val="4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Exponer el proyecto ante el grupo o ante representantes comunitarios.</w:t>
      </w:r>
    </w:p>
    <w:p w14:paraId="3E21E1E1" w14:textId="77777777" w:rsidR="0089394E" w:rsidRPr="001B6B59" w:rsidRDefault="0089394E" w:rsidP="00552241">
      <w:pPr>
        <w:pStyle w:val="NormalWeb"/>
        <w:numPr>
          <w:ilvl w:val="0"/>
          <w:numId w:val="4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Recibir comentarios y sugerencias.</w:t>
      </w:r>
    </w:p>
    <w:p w14:paraId="34E3388D" w14:textId="77777777" w:rsidR="0089394E" w:rsidRPr="001B6B59" w:rsidRDefault="0089394E" w:rsidP="00552241">
      <w:pPr>
        <w:pStyle w:val="NormalWeb"/>
        <w:numPr>
          <w:ilvl w:val="0"/>
          <w:numId w:val="4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Ajustar la versión final con base en la retroalimentación.</w:t>
      </w:r>
    </w:p>
    <w:p w14:paraId="566A45E7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</w:p>
    <w:p w14:paraId="152A9F91" w14:textId="6261A0FF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Ambiente requerido:  </w:t>
      </w:r>
      <w:r w:rsidR="00616671" w:rsidRPr="001B6B59">
        <w:rPr>
          <w:rFonts w:eastAsia="Arial" w:cs="Calibri"/>
          <w:bCs/>
          <w:sz w:val="24"/>
          <w:szCs w:val="24"/>
        </w:rPr>
        <w:t>Convencional</w:t>
      </w:r>
    </w:p>
    <w:p w14:paraId="1F384995" w14:textId="6D632BBD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Estrategias </w:t>
      </w:r>
      <w:r w:rsidR="00D83FDF" w:rsidRPr="001B6B59">
        <w:rPr>
          <w:rFonts w:eastAsia="Arial" w:cs="Calibri"/>
          <w:bCs/>
          <w:sz w:val="24"/>
          <w:szCs w:val="24"/>
        </w:rPr>
        <w:t xml:space="preserve">o técnicas </w:t>
      </w:r>
      <w:r w:rsidRPr="001B6B59">
        <w:rPr>
          <w:rFonts w:eastAsia="Arial" w:cs="Calibri"/>
          <w:bCs/>
          <w:sz w:val="24"/>
          <w:szCs w:val="24"/>
        </w:rPr>
        <w:t xml:space="preserve">didácticas activas:  </w:t>
      </w:r>
      <w:r w:rsidR="00616671" w:rsidRPr="001B6B59">
        <w:rPr>
          <w:rFonts w:eastAsia="Arial" w:cs="Calibri"/>
          <w:bCs/>
          <w:sz w:val="24"/>
          <w:szCs w:val="24"/>
        </w:rPr>
        <w:t>Exposición</w:t>
      </w:r>
    </w:p>
    <w:p w14:paraId="2E043272" w14:textId="3A920F90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Materiales de formación</w:t>
      </w:r>
      <w:r w:rsidR="00616671" w:rsidRPr="001B6B59">
        <w:rPr>
          <w:rFonts w:eastAsia="Arial" w:cs="Calibri"/>
          <w:bCs/>
          <w:sz w:val="24"/>
          <w:szCs w:val="24"/>
        </w:rPr>
        <w:t xml:space="preserve">: Equipos de </w:t>
      </w:r>
      <w:proofErr w:type="spellStart"/>
      <w:r w:rsidR="00616671" w:rsidRPr="001B6B59">
        <w:rPr>
          <w:rFonts w:eastAsia="Arial" w:cs="Calibri"/>
          <w:bCs/>
          <w:sz w:val="24"/>
          <w:szCs w:val="24"/>
        </w:rPr>
        <w:t>computo</w:t>
      </w:r>
      <w:proofErr w:type="spellEnd"/>
      <w:r w:rsidR="00616671" w:rsidRPr="001B6B59">
        <w:rPr>
          <w:rFonts w:eastAsia="Arial" w:cs="Calibri"/>
          <w:bCs/>
          <w:sz w:val="24"/>
          <w:szCs w:val="24"/>
        </w:rPr>
        <w:t>, video Beam, conectividad.</w:t>
      </w:r>
    </w:p>
    <w:p w14:paraId="4D6B8CAE" w14:textId="51077254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Material de apoyo:</w:t>
      </w:r>
      <w:r w:rsidR="00616671" w:rsidRPr="001B6B59">
        <w:rPr>
          <w:rFonts w:eastAsia="Arial" w:cs="Calibri"/>
          <w:bCs/>
          <w:sz w:val="24"/>
          <w:szCs w:val="24"/>
        </w:rPr>
        <w:t xml:space="preserve"> ejemplo </w:t>
      </w:r>
      <w:proofErr w:type="spellStart"/>
      <w:r w:rsidR="00616671" w:rsidRPr="001B6B59">
        <w:rPr>
          <w:rFonts w:eastAsia="Arial" w:cs="Calibri"/>
          <w:bCs/>
          <w:sz w:val="24"/>
          <w:szCs w:val="24"/>
        </w:rPr>
        <w:t>Tecnicas</w:t>
      </w:r>
      <w:proofErr w:type="spellEnd"/>
      <w:r w:rsidR="00616671" w:rsidRPr="001B6B59">
        <w:rPr>
          <w:rFonts w:eastAsia="Arial" w:cs="Calibri"/>
          <w:bCs/>
          <w:sz w:val="24"/>
          <w:szCs w:val="24"/>
        </w:rPr>
        <w:t xml:space="preserve"> del expositor en </w:t>
      </w:r>
      <w:proofErr w:type="spellStart"/>
      <w:r w:rsidR="00616671" w:rsidRPr="001B6B59">
        <w:rPr>
          <w:rFonts w:eastAsia="Arial" w:cs="Calibri"/>
          <w:bCs/>
          <w:sz w:val="24"/>
          <w:szCs w:val="24"/>
        </w:rPr>
        <w:t>pdf</w:t>
      </w:r>
      <w:proofErr w:type="spellEnd"/>
    </w:p>
    <w:p w14:paraId="68B81950" w14:textId="1541ECAC" w:rsidR="00F51763" w:rsidRPr="001B6B59" w:rsidRDefault="00F51763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Evidencias de aprendizaje:</w:t>
      </w:r>
      <w:r w:rsidR="00616671" w:rsidRPr="001B6B59">
        <w:rPr>
          <w:rFonts w:eastAsia="Arial" w:cs="Calibri"/>
          <w:bCs/>
          <w:sz w:val="24"/>
          <w:szCs w:val="24"/>
        </w:rPr>
        <w:t xml:space="preserve"> </w:t>
      </w:r>
    </w:p>
    <w:p w14:paraId="79B009A5" w14:textId="5A5B3FE1" w:rsidR="00F51763" w:rsidRPr="001B6B59" w:rsidRDefault="00F51763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Instrumentos de evaluación:</w:t>
      </w:r>
      <w:r w:rsidR="00616671" w:rsidRPr="001B6B59">
        <w:rPr>
          <w:rFonts w:eastAsia="Arial" w:cs="Calibri"/>
          <w:bCs/>
          <w:sz w:val="24"/>
          <w:szCs w:val="24"/>
        </w:rPr>
        <w:t xml:space="preserve"> Lista de chequeo</w:t>
      </w:r>
    </w:p>
    <w:p w14:paraId="3200C7DA" w14:textId="38DFD3B8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Duración de la actividad:  </w:t>
      </w:r>
      <w:r w:rsidR="00616671" w:rsidRPr="001B6B59">
        <w:rPr>
          <w:rFonts w:eastAsia="Arial" w:cs="Calibri"/>
          <w:bCs/>
          <w:sz w:val="24"/>
          <w:szCs w:val="24"/>
        </w:rPr>
        <w:t xml:space="preserve">2 </w:t>
      </w:r>
      <w:r w:rsidRPr="001B6B59">
        <w:rPr>
          <w:rFonts w:eastAsia="Arial" w:cs="Calibri"/>
          <w:bCs/>
          <w:sz w:val="24"/>
          <w:szCs w:val="24"/>
        </w:rPr>
        <w:t>horas.</w:t>
      </w:r>
    </w:p>
    <w:p w14:paraId="58EF72C1" w14:textId="77777777" w:rsidR="007D3370" w:rsidRPr="001B6B59" w:rsidRDefault="007D3370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41CAF45F" w14:textId="168F9CC8" w:rsidR="00F51763" w:rsidRPr="00C12823" w:rsidRDefault="00F51763" w:rsidP="008C207F">
      <w:pPr>
        <w:spacing w:after="0" w:line="240" w:lineRule="auto"/>
        <w:rPr>
          <w:rFonts w:cs="Calibri"/>
          <w:bCs/>
          <w:sz w:val="24"/>
          <w:szCs w:val="24"/>
          <w:lang w:eastAsia="es-ES"/>
        </w:rPr>
      </w:pPr>
    </w:p>
    <w:p w14:paraId="09BB763B" w14:textId="7ABE3B29" w:rsidR="00B53D0D" w:rsidRDefault="00B53D0D" w:rsidP="008C207F">
      <w:pPr>
        <w:spacing w:after="0" w:line="240" w:lineRule="auto"/>
        <w:jc w:val="both"/>
        <w:rPr>
          <w:rFonts w:eastAsiaTheme="majorEastAsia"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 xml:space="preserve">4. </w:t>
      </w:r>
      <w:r w:rsidR="00743A27" w:rsidRPr="004055EC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p w14:paraId="6EF07DD7" w14:textId="77777777" w:rsidR="004055EC" w:rsidRPr="004055EC" w:rsidRDefault="004055EC" w:rsidP="008C207F">
      <w:pPr>
        <w:spacing w:after="0" w:line="240" w:lineRule="auto"/>
        <w:jc w:val="both"/>
        <w:rPr>
          <w:rFonts w:eastAsiaTheme="majorEastAsia" w:cs="Calibri"/>
          <w:b/>
          <w:sz w:val="24"/>
          <w:szCs w:val="24"/>
        </w:rPr>
      </w:pP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243"/>
        <w:gridCol w:w="1314"/>
        <w:gridCol w:w="1917"/>
        <w:gridCol w:w="1693"/>
        <w:gridCol w:w="1881"/>
        <w:gridCol w:w="1581"/>
      </w:tblGrid>
      <w:tr w:rsidR="00C12823" w:rsidRPr="00C12823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Técnicas e Instrumentos de Evaluación</w:t>
            </w:r>
          </w:p>
        </w:tc>
      </w:tr>
      <w:tr w:rsidR="00C12823" w:rsidRPr="00C12823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6A51F4A5" w:rsidR="007659AA" w:rsidRPr="00C12823" w:rsidRDefault="007D3370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lastRenderedPageBreak/>
              <w:t>N/A</w:t>
            </w:r>
          </w:p>
        </w:tc>
        <w:tc>
          <w:tcPr>
            <w:tcW w:w="1634" w:type="dxa"/>
          </w:tcPr>
          <w:p w14:paraId="1574F07D" w14:textId="079D39E6" w:rsidR="007659AA" w:rsidRPr="00C12823" w:rsidRDefault="007D3370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N/A</w:t>
            </w:r>
          </w:p>
        </w:tc>
        <w:tc>
          <w:tcPr>
            <w:tcW w:w="1515" w:type="dxa"/>
          </w:tcPr>
          <w:tbl>
            <w:tblPr>
              <w:tblW w:w="170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01"/>
            </w:tblGrid>
            <w:tr w:rsidR="00C12823" w:rsidRPr="00C12823" w14:paraId="3D2E2AD5" w14:textId="77777777" w:rsidTr="00B07D26">
              <w:trPr>
                <w:trHeight w:val="1551"/>
              </w:trPr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1125E7" w14:textId="77777777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  <w:r w:rsidRPr="00C12823"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  <w:t>Identificar las necesidades de la comunidad de acuerdo al contexto territorial, cultural y creencias.</w:t>
                  </w:r>
                </w:p>
                <w:p w14:paraId="13264634" w14:textId="77777777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6C315F9E" w14:textId="44E7FEC9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C12823" w:rsidRPr="00C12823" w14:paraId="146D3A4B" w14:textId="77777777" w:rsidTr="00B07D26">
              <w:trPr>
                <w:trHeight w:val="1292"/>
              </w:trPr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E95E13" w14:textId="77777777" w:rsidR="00B07D26" w:rsidRDefault="00B07D26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6EE4B0FE" w14:textId="77777777" w:rsidR="00B07D26" w:rsidRDefault="00B07D26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4559BECC" w14:textId="77777777" w:rsidR="00B07D26" w:rsidRDefault="00B07D26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7DBC6574" w14:textId="77777777" w:rsidR="00B07D26" w:rsidRDefault="00B07D26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2311DE5F" w14:textId="77777777" w:rsidR="00B07D26" w:rsidRDefault="00B07D26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52B2D66E" w14:textId="77777777" w:rsidR="00B07D26" w:rsidRDefault="00B07D26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045CDCE6" w14:textId="7F8CAC16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  <w:r w:rsidRPr="00C12823"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  <w:t>Comprender las diferentes metodologías para la formulación y elaboración de proyectos según necesidades de la comunidad y del contexto social.</w:t>
                  </w:r>
                </w:p>
                <w:p w14:paraId="18EA9679" w14:textId="77777777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2F2E0B1E" w14:textId="799309C4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C12823" w:rsidRPr="00C12823" w14:paraId="765F6A3C" w14:textId="77777777" w:rsidTr="00B07D26">
              <w:trPr>
                <w:trHeight w:val="1292"/>
              </w:trPr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E25ABD" w14:textId="77777777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  <w:r w:rsidRPr="00C12823"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  <w:t>Aplicar estrategias de participación comunitaria en la formulación, ejecución, seguimiento y control de proyectos de acuerdo a técnicas y normatividad vigente.</w:t>
                  </w:r>
                </w:p>
                <w:p w14:paraId="137A352D" w14:textId="77777777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3D621228" w14:textId="0DBFD5D0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C12823" w:rsidRPr="00C12823" w14:paraId="2D1B5B0F" w14:textId="77777777" w:rsidTr="00B07D26">
              <w:trPr>
                <w:trHeight w:val="1292"/>
              </w:trPr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7B7A9B" w14:textId="77777777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  <w:r w:rsidRPr="00C12823"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  <w:lastRenderedPageBreak/>
                    <w:t>Elaborar proyectos de inversión social de acuerdo con los modelos establecidos.</w:t>
                  </w:r>
                </w:p>
              </w:tc>
            </w:tr>
          </w:tbl>
          <w:p w14:paraId="2B92BADE" w14:textId="0177CE48" w:rsidR="007659AA" w:rsidRPr="00C12823" w:rsidRDefault="007659AA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698" w:type="dxa"/>
          </w:tcPr>
          <w:p w14:paraId="30948BE8" w14:textId="77777777" w:rsidR="003B7E62" w:rsidRDefault="000A70E4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0A70E4">
              <w:rPr>
                <w:rFonts w:cs="Calibri"/>
                <w:bCs/>
                <w:sz w:val="24"/>
                <w:szCs w:val="24"/>
              </w:rPr>
              <w:lastRenderedPageBreak/>
              <w:t>Informe o dossier de diagnóstico comunitario que incluya: caracterización del territorio, análisis sociocultural, matriz de necesidades priorizadas e interpretación de resultados.</w:t>
            </w:r>
          </w:p>
          <w:p w14:paraId="0F7132B0" w14:textId="77777777" w:rsidR="000A70E4" w:rsidRDefault="000A70E4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244A2153" w14:textId="77777777" w:rsidR="000A70E4" w:rsidRDefault="00B07D26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proofErr w:type="gramStart"/>
            <w:r w:rsidRPr="00B07D26">
              <w:rPr>
                <w:rFonts w:cs="Calibri"/>
                <w:bCs/>
                <w:sz w:val="24"/>
                <w:szCs w:val="24"/>
              </w:rPr>
              <w:t>Matriz  analítica</w:t>
            </w:r>
            <w:proofErr w:type="gramEnd"/>
            <w:r w:rsidRPr="00B07D26">
              <w:rPr>
                <w:rFonts w:cs="Calibri"/>
                <w:bCs/>
                <w:sz w:val="24"/>
                <w:szCs w:val="24"/>
              </w:rPr>
              <w:t xml:space="preserve"> sobre la metodología de proyectos comunitarios, con reflexión sobre su aplicabilidad e impacto en la comunidad.</w:t>
            </w:r>
          </w:p>
          <w:p w14:paraId="0AD4FAF1" w14:textId="77777777" w:rsidR="00B07D26" w:rsidRDefault="00B07D26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32C549AA" w14:textId="77777777" w:rsidR="00B07D26" w:rsidRDefault="00B07D26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B07D26">
              <w:rPr>
                <w:rFonts w:cs="Calibri"/>
                <w:bCs/>
                <w:sz w:val="24"/>
                <w:szCs w:val="24"/>
              </w:rPr>
              <w:t>Registro o bitácora de participación con actas, acuerdos, fotografías, lista de asistentes y evidencias del uso de técnicas participativas.</w:t>
            </w:r>
          </w:p>
          <w:p w14:paraId="24E5EC53" w14:textId="24D19908" w:rsidR="00B07D26" w:rsidRPr="00C12823" w:rsidRDefault="00B07D26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B07D26">
              <w:rPr>
                <w:rFonts w:cs="Calibri"/>
                <w:bCs/>
                <w:sz w:val="24"/>
                <w:szCs w:val="24"/>
              </w:rPr>
              <w:lastRenderedPageBreak/>
              <w:t>Documento final del proyecto comunitario con estructura técnica (antecedentes, objetivos, actividades, presupuesto, cronograma, evaluación).</w:t>
            </w:r>
          </w:p>
        </w:tc>
        <w:tc>
          <w:tcPr>
            <w:tcW w:w="1673" w:type="dxa"/>
          </w:tcPr>
          <w:p w14:paraId="7CA7D34F" w14:textId="53E96D4A" w:rsidR="007D3370" w:rsidRPr="00B07D26" w:rsidRDefault="007D3370" w:rsidP="008C207F">
            <w:pPr>
              <w:spacing w:line="240" w:lineRule="auto"/>
              <w:rPr>
                <w:rFonts w:cs="Calibri"/>
                <w:bCs/>
              </w:rPr>
            </w:pPr>
            <w:r w:rsidRPr="00B07D26">
              <w:rPr>
                <w:rFonts w:cs="Calibri"/>
                <w:bCs/>
              </w:rPr>
              <w:lastRenderedPageBreak/>
              <w:t>Aplica diferentes técnicas de diagnóstico para la elaboración de proyectos comunitarios locales según la normatividad establecida</w:t>
            </w:r>
          </w:p>
          <w:p w14:paraId="561BED6C" w14:textId="47449215" w:rsidR="007D3370" w:rsidRPr="00B07D26" w:rsidRDefault="007D3370" w:rsidP="008C207F">
            <w:pPr>
              <w:spacing w:line="240" w:lineRule="auto"/>
              <w:rPr>
                <w:rFonts w:cs="Calibri"/>
                <w:bCs/>
              </w:rPr>
            </w:pPr>
            <w:r w:rsidRPr="00B07D26">
              <w:rPr>
                <w:rFonts w:cs="Calibri"/>
                <w:bCs/>
              </w:rPr>
              <w:t>Clasifica las necesidades de la localidad para la estructuración de soluciones integrales, según técnicas y normatividad vigente"</w:t>
            </w:r>
          </w:p>
          <w:p w14:paraId="48A5B05E" w14:textId="77777777" w:rsidR="00181878" w:rsidRPr="00B07D26" w:rsidRDefault="007D3370" w:rsidP="008C207F">
            <w:pPr>
              <w:spacing w:line="240" w:lineRule="auto"/>
              <w:rPr>
                <w:rFonts w:cs="Calibri"/>
                <w:bCs/>
              </w:rPr>
            </w:pPr>
            <w:r w:rsidRPr="00B07D26">
              <w:rPr>
                <w:rFonts w:cs="Calibri"/>
                <w:bCs/>
              </w:rPr>
              <w:t xml:space="preserve"> Interpreta los resultados para la preparación del diagnóstico según metodología de trabajo</w:t>
            </w:r>
          </w:p>
          <w:p w14:paraId="0870290C" w14:textId="6BB98EBC" w:rsidR="007D3370" w:rsidRPr="00B07D26" w:rsidRDefault="007D3370" w:rsidP="008C207F">
            <w:pPr>
              <w:spacing w:line="240" w:lineRule="auto"/>
              <w:rPr>
                <w:rFonts w:cs="Calibri"/>
                <w:bCs/>
              </w:rPr>
            </w:pPr>
            <w:r w:rsidRPr="00B07D26">
              <w:rPr>
                <w:rFonts w:cs="Calibri"/>
                <w:bCs/>
              </w:rPr>
              <w:t xml:space="preserve"> Aplica las metodologías de proyectos de inversión en la elaboración de proyectos comunitarios de acuerdo al sector y necesidades identificadas en el diagnóstico</w:t>
            </w:r>
          </w:p>
          <w:p w14:paraId="3CD4CA8A" w14:textId="77777777" w:rsidR="00181878" w:rsidRPr="00B07D26" w:rsidRDefault="007D3370" w:rsidP="008C207F">
            <w:pPr>
              <w:spacing w:line="240" w:lineRule="auto"/>
              <w:rPr>
                <w:rFonts w:cs="Calibri"/>
                <w:bCs/>
              </w:rPr>
            </w:pPr>
            <w:r w:rsidRPr="00B07D26">
              <w:rPr>
                <w:rFonts w:cs="Calibri"/>
                <w:bCs/>
              </w:rPr>
              <w:t xml:space="preserve">Reivindica la participación comunitaria y crea espacios de interlocución entre el ciudadano y la administración </w:t>
            </w:r>
            <w:r w:rsidRPr="00B07D26">
              <w:rPr>
                <w:rFonts w:cs="Calibri"/>
                <w:bCs/>
              </w:rPr>
              <w:lastRenderedPageBreak/>
              <w:t>según metodología y normas vigentes</w:t>
            </w:r>
          </w:p>
          <w:p w14:paraId="53DDACFC" w14:textId="77777777" w:rsidR="00181878" w:rsidRPr="00B07D26" w:rsidRDefault="007D3370" w:rsidP="008C207F">
            <w:pPr>
              <w:spacing w:line="240" w:lineRule="auto"/>
              <w:rPr>
                <w:rFonts w:cs="Calibri"/>
                <w:bCs/>
              </w:rPr>
            </w:pPr>
            <w:r w:rsidRPr="00B07D26">
              <w:rPr>
                <w:rFonts w:cs="Calibri"/>
                <w:bCs/>
              </w:rPr>
              <w:t xml:space="preserve"> Aplica técnicas para la intervención de la comunidad en la presentación de las necesidades locales, según metodología y técnicas de comunicación</w:t>
            </w:r>
          </w:p>
          <w:p w14:paraId="51E3588C" w14:textId="54BDBDAC" w:rsidR="007D3370" w:rsidRPr="00B07D26" w:rsidRDefault="007D3370" w:rsidP="008C207F">
            <w:pPr>
              <w:spacing w:line="240" w:lineRule="auto"/>
              <w:rPr>
                <w:rFonts w:cs="Calibri"/>
                <w:bCs/>
              </w:rPr>
            </w:pPr>
            <w:r w:rsidRPr="00B07D26">
              <w:rPr>
                <w:rFonts w:cs="Calibri"/>
                <w:bCs/>
              </w:rPr>
              <w:t xml:space="preserve"> Valora el impacto de los proyectos de acuerdo con términos humanos, económicos y medioambientales</w:t>
            </w:r>
            <w:r w:rsidR="00181878" w:rsidRPr="00B07D26">
              <w:rPr>
                <w:rFonts w:cs="Calibri"/>
                <w:bCs/>
              </w:rPr>
              <w:t xml:space="preserve"> </w:t>
            </w:r>
            <w:r w:rsidRPr="00B07D26">
              <w:rPr>
                <w:rFonts w:cs="Calibri"/>
                <w:bCs/>
              </w:rPr>
              <w:t>para el desarrollo de la localidad</w:t>
            </w:r>
          </w:p>
          <w:p w14:paraId="23A802B2" w14:textId="55E7F65A" w:rsidR="007659AA" w:rsidRPr="00C12823" w:rsidRDefault="007D3370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B07D26">
              <w:rPr>
                <w:rFonts w:cs="Calibri"/>
                <w:bCs/>
              </w:rPr>
              <w:t>Elabora el proyecto comunitario teniendo en cuenta las fases del proyecto y metodología establecidas9. Define recursos en la elaboración del proyecto comunitario para su desarrollo</w:t>
            </w:r>
          </w:p>
        </w:tc>
        <w:tc>
          <w:tcPr>
            <w:tcW w:w="1711" w:type="dxa"/>
          </w:tcPr>
          <w:p w14:paraId="22BD4E88" w14:textId="77777777" w:rsidR="00F2719C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Lista de chequeo</w:t>
            </w:r>
          </w:p>
          <w:p w14:paraId="1F98F5C5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4D2424D2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9601C44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31F3519E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E284F3B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680596C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2484BCF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78E6D1B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34B86F6" w14:textId="77777777" w:rsidR="00B07D26" w:rsidRDefault="00B07D26" w:rsidP="00B07D26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Lista de chequeo</w:t>
            </w:r>
          </w:p>
          <w:p w14:paraId="78BC0D2F" w14:textId="383B5838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57B43AD4" w14:textId="3841B2BB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4B726FFF" w14:textId="003F6F18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C959CF3" w14:textId="32B2D6B8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1E41ACD" w14:textId="76E4E8A9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46BE9275" w14:textId="18055E1C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6878FEBD" w14:textId="77777777" w:rsidR="00B07D26" w:rsidRDefault="00B07D26" w:rsidP="00B07D26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Lista de chequeo</w:t>
            </w:r>
          </w:p>
          <w:p w14:paraId="20F81637" w14:textId="16C101F0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0573FF93" w14:textId="4E206465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4BB86729" w14:textId="7C5A5C05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31891AA3" w14:textId="73CFAB90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00F5B70A" w14:textId="6D7BBAB2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3EB6241E" w14:textId="6C94760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680D04C" w14:textId="3DD64589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42DD877" w14:textId="77777777" w:rsidR="00B07D26" w:rsidRDefault="00B07D26" w:rsidP="00B07D26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Lista de chequeo</w:t>
            </w:r>
          </w:p>
          <w:p w14:paraId="603674DB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7ECA9C2C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3CFC03AA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54B6A9EB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451DB02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7F7C38A2" w14:textId="7EA17D53" w:rsidR="00B07D26" w:rsidRPr="00C12823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</w:tbl>
    <w:p w14:paraId="03C363E3" w14:textId="77777777" w:rsidR="009448E8" w:rsidRPr="00C12823" w:rsidRDefault="00F51763" w:rsidP="008C207F">
      <w:pPr>
        <w:tabs>
          <w:tab w:val="left" w:pos="1470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ab/>
      </w:r>
    </w:p>
    <w:p w14:paraId="0CCB4776" w14:textId="0C1B060A" w:rsidR="00F51763" w:rsidRPr="004055EC" w:rsidRDefault="00B53D0D" w:rsidP="008C207F">
      <w:pPr>
        <w:tabs>
          <w:tab w:val="left" w:pos="1470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>5. GLOSARIO DE TÉRMINOS</w:t>
      </w:r>
    </w:p>
    <w:p w14:paraId="15ADBB07" w14:textId="77777777" w:rsidR="009448E8" w:rsidRPr="00C12823" w:rsidRDefault="009448E8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p w14:paraId="6D812BFE" w14:textId="60F798CC" w:rsidR="00B53D0D" w:rsidRPr="004055EC" w:rsidRDefault="00B53D0D" w:rsidP="008C207F">
      <w:pPr>
        <w:spacing w:after="0" w:line="240" w:lineRule="auto"/>
        <w:rPr>
          <w:rFonts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>6. REFERENTES BILBIOGRÁFICOS</w:t>
      </w:r>
    </w:p>
    <w:p w14:paraId="51491903" w14:textId="379B3898" w:rsidR="0092729E" w:rsidRPr="00C12823" w:rsidRDefault="00B53D0D" w:rsidP="008C207F">
      <w:pPr>
        <w:spacing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C12823">
        <w:rPr>
          <w:rFonts w:cs="Calibri"/>
          <w:bCs/>
          <w:sz w:val="24"/>
          <w:szCs w:val="24"/>
        </w:rPr>
        <w:t>. (</w:t>
      </w:r>
      <w:r w:rsidR="00E413A0" w:rsidRPr="00C12823">
        <w:rPr>
          <w:rFonts w:cs="Calibri"/>
          <w:bCs/>
          <w:sz w:val="24"/>
          <w:szCs w:val="24"/>
        </w:rPr>
        <w:t>BIBLIOGRAFÍA / WEBGRAFÍA).</w:t>
      </w:r>
    </w:p>
    <w:p w14:paraId="5CAA70A7" w14:textId="77777777" w:rsidR="0092729E" w:rsidRPr="00C12823" w:rsidRDefault="0092729E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p w14:paraId="3FC10496" w14:textId="77777777" w:rsidR="0092729E" w:rsidRPr="00C12823" w:rsidRDefault="0092729E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p w14:paraId="294A3AAC" w14:textId="11B09E99" w:rsidR="00B53D0D" w:rsidRPr="004055EC" w:rsidRDefault="00B53D0D" w:rsidP="008C207F">
      <w:pPr>
        <w:spacing w:after="0" w:line="240" w:lineRule="auto"/>
        <w:rPr>
          <w:rFonts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C12823" w:rsidRDefault="0092729E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C12823" w:rsidRPr="00C1282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Fecha</w:t>
            </w:r>
          </w:p>
        </w:tc>
      </w:tr>
      <w:tr w:rsidR="00B53D0D" w:rsidRPr="00C1282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0C6CDA8E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 xml:space="preserve">Autor </w:t>
            </w:r>
          </w:p>
        </w:tc>
        <w:tc>
          <w:tcPr>
            <w:tcW w:w="2694" w:type="dxa"/>
          </w:tcPr>
          <w:p w14:paraId="7C698B47" w14:textId="163E5AEF" w:rsidR="00B53D0D" w:rsidRPr="00C12823" w:rsidRDefault="007D3370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proofErr w:type="spellStart"/>
            <w:proofErr w:type="gramStart"/>
            <w:r w:rsidRPr="00C12823">
              <w:rPr>
                <w:rFonts w:cs="Calibri"/>
                <w:bCs/>
                <w:sz w:val="24"/>
                <w:szCs w:val="24"/>
              </w:rPr>
              <w:t>Adrina</w:t>
            </w:r>
            <w:proofErr w:type="spellEnd"/>
            <w:r w:rsidRPr="00C12823">
              <w:rPr>
                <w:rFonts w:cs="Calibri"/>
                <w:bCs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1559" w:type="dxa"/>
          </w:tcPr>
          <w:p w14:paraId="78111428" w14:textId="588976AC" w:rsidR="00B53D0D" w:rsidRPr="00C12823" w:rsidRDefault="007D3370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Instructora</w:t>
            </w:r>
          </w:p>
        </w:tc>
        <w:tc>
          <w:tcPr>
            <w:tcW w:w="1701" w:type="dxa"/>
          </w:tcPr>
          <w:p w14:paraId="423F3BFD" w14:textId="5DECE22E" w:rsidR="00B53D0D" w:rsidRPr="00C12823" w:rsidRDefault="007D3370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Formación</w:t>
            </w:r>
          </w:p>
        </w:tc>
        <w:tc>
          <w:tcPr>
            <w:tcW w:w="2551" w:type="dxa"/>
          </w:tcPr>
          <w:p w14:paraId="0EED43B0" w14:textId="1CE06883" w:rsidR="00B53D0D" w:rsidRPr="00C12823" w:rsidRDefault="007D3370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29/10/2025</w:t>
            </w:r>
          </w:p>
        </w:tc>
      </w:tr>
    </w:tbl>
    <w:p w14:paraId="4D6657C4" w14:textId="77777777" w:rsidR="0092729E" w:rsidRPr="00C12823" w:rsidRDefault="0092729E" w:rsidP="008C207F">
      <w:pPr>
        <w:spacing w:line="240" w:lineRule="auto"/>
        <w:rPr>
          <w:rFonts w:cs="Calibri"/>
          <w:bCs/>
          <w:sz w:val="24"/>
          <w:szCs w:val="24"/>
        </w:rPr>
      </w:pPr>
    </w:p>
    <w:p w14:paraId="2E14072D" w14:textId="7AFCC033" w:rsidR="00B53D0D" w:rsidRPr="004055EC" w:rsidRDefault="00B53D0D" w:rsidP="008C207F">
      <w:pPr>
        <w:spacing w:line="240" w:lineRule="auto"/>
        <w:rPr>
          <w:rFonts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>8. CONTROL DE CAMBIOS 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C12823" w:rsidRPr="00C1282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Razón del Cambio</w:t>
            </w:r>
          </w:p>
        </w:tc>
      </w:tr>
      <w:tr w:rsidR="00B53D0D" w:rsidRPr="00C12823" w14:paraId="7D3D6392" w14:textId="77777777" w:rsidTr="00F51763">
        <w:tc>
          <w:tcPr>
            <w:tcW w:w="1235" w:type="dxa"/>
          </w:tcPr>
          <w:p w14:paraId="225C3536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</w:tbl>
    <w:p w14:paraId="746D39ED" w14:textId="77777777" w:rsidR="0092729E" w:rsidRPr="00C12823" w:rsidRDefault="0092729E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p w14:paraId="584E6CCF" w14:textId="77777777" w:rsidR="008C207F" w:rsidRPr="00C12823" w:rsidRDefault="008C207F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sectPr w:rsidR="008C207F" w:rsidRPr="00C1282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272AD" w14:textId="77777777" w:rsidR="00D00417" w:rsidRDefault="00D00417">
      <w:pPr>
        <w:spacing w:after="0" w:line="240" w:lineRule="auto"/>
      </w:pPr>
      <w:r>
        <w:separator/>
      </w:r>
    </w:p>
  </w:endnote>
  <w:endnote w:type="continuationSeparator" w:id="0">
    <w:p w14:paraId="6D0252C0" w14:textId="77777777" w:rsidR="00D00417" w:rsidRDefault="00D00417">
      <w:pPr>
        <w:spacing w:after="0" w:line="240" w:lineRule="auto"/>
      </w:pPr>
      <w:r>
        <w:continuationSeparator/>
      </w:r>
    </w:p>
  </w:endnote>
  <w:endnote w:type="continuationNotice" w:id="1">
    <w:p w14:paraId="26E461CE" w14:textId="77777777" w:rsidR="00D00417" w:rsidRDefault="00D004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82841" w14:textId="77777777" w:rsidR="00D00417" w:rsidRDefault="00D00417">
      <w:pPr>
        <w:spacing w:after="0" w:line="240" w:lineRule="auto"/>
      </w:pPr>
      <w:r>
        <w:separator/>
      </w:r>
    </w:p>
  </w:footnote>
  <w:footnote w:type="continuationSeparator" w:id="0">
    <w:p w14:paraId="576396E2" w14:textId="77777777" w:rsidR="00D00417" w:rsidRDefault="00D00417">
      <w:pPr>
        <w:spacing w:after="0" w:line="240" w:lineRule="auto"/>
      </w:pPr>
      <w:r>
        <w:continuationSeparator/>
      </w:r>
    </w:p>
  </w:footnote>
  <w:footnote w:type="continuationNotice" w:id="1">
    <w:p w14:paraId="7ADFC694" w14:textId="77777777" w:rsidR="00D00417" w:rsidRDefault="00D004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60AA8" w14:textId="6D30D285" w:rsidR="00F51763" w:rsidRDefault="00D00417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DF2BE" w14:textId="36BC9D2D" w:rsidR="00E85AFD" w:rsidRDefault="00D00417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C7C80"/>
    <w:multiLevelType w:val="multilevel"/>
    <w:tmpl w:val="FF367E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42BE8"/>
    <w:multiLevelType w:val="multilevel"/>
    <w:tmpl w:val="4C3E7F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C572D"/>
    <w:multiLevelType w:val="multilevel"/>
    <w:tmpl w:val="31E8E4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501C3"/>
    <w:multiLevelType w:val="multilevel"/>
    <w:tmpl w:val="A6C2E4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B0113A"/>
    <w:multiLevelType w:val="multilevel"/>
    <w:tmpl w:val="4240F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01091"/>
    <w:multiLevelType w:val="hybridMultilevel"/>
    <w:tmpl w:val="840C4FF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533314"/>
    <w:multiLevelType w:val="multilevel"/>
    <w:tmpl w:val="A4D2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D860C7"/>
    <w:multiLevelType w:val="multilevel"/>
    <w:tmpl w:val="D884B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D712554"/>
    <w:multiLevelType w:val="multilevel"/>
    <w:tmpl w:val="92868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486A55"/>
    <w:multiLevelType w:val="hybridMultilevel"/>
    <w:tmpl w:val="F8FEEA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81FC7"/>
    <w:multiLevelType w:val="multilevel"/>
    <w:tmpl w:val="91E80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30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0CC6999"/>
    <w:multiLevelType w:val="multilevel"/>
    <w:tmpl w:val="C0F28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B750A1"/>
    <w:multiLevelType w:val="multilevel"/>
    <w:tmpl w:val="0804E0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73776F"/>
    <w:multiLevelType w:val="multilevel"/>
    <w:tmpl w:val="5066A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F95107"/>
    <w:multiLevelType w:val="multilevel"/>
    <w:tmpl w:val="68AACB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244D80"/>
    <w:multiLevelType w:val="hybridMultilevel"/>
    <w:tmpl w:val="C2F81896"/>
    <w:lvl w:ilvl="0" w:tplc="240A000F">
      <w:start w:val="1"/>
      <w:numFmt w:val="decimal"/>
      <w:lvlText w:val="%1."/>
      <w:lvlJc w:val="left"/>
      <w:pPr>
        <w:ind w:left="6" w:hanging="360"/>
      </w:pPr>
    </w:lvl>
    <w:lvl w:ilvl="1" w:tplc="240A0019" w:tentative="1">
      <w:start w:val="1"/>
      <w:numFmt w:val="lowerLetter"/>
      <w:lvlText w:val="%2."/>
      <w:lvlJc w:val="left"/>
      <w:pPr>
        <w:ind w:left="726" w:hanging="360"/>
      </w:pPr>
    </w:lvl>
    <w:lvl w:ilvl="2" w:tplc="240A001B" w:tentative="1">
      <w:start w:val="1"/>
      <w:numFmt w:val="lowerRoman"/>
      <w:lvlText w:val="%3."/>
      <w:lvlJc w:val="right"/>
      <w:pPr>
        <w:ind w:left="1446" w:hanging="180"/>
      </w:pPr>
    </w:lvl>
    <w:lvl w:ilvl="3" w:tplc="240A000F" w:tentative="1">
      <w:start w:val="1"/>
      <w:numFmt w:val="decimal"/>
      <w:lvlText w:val="%4."/>
      <w:lvlJc w:val="left"/>
      <w:pPr>
        <w:ind w:left="2166" w:hanging="360"/>
      </w:pPr>
    </w:lvl>
    <w:lvl w:ilvl="4" w:tplc="240A0019" w:tentative="1">
      <w:start w:val="1"/>
      <w:numFmt w:val="lowerLetter"/>
      <w:lvlText w:val="%5."/>
      <w:lvlJc w:val="left"/>
      <w:pPr>
        <w:ind w:left="2886" w:hanging="360"/>
      </w:pPr>
    </w:lvl>
    <w:lvl w:ilvl="5" w:tplc="240A001B" w:tentative="1">
      <w:start w:val="1"/>
      <w:numFmt w:val="lowerRoman"/>
      <w:lvlText w:val="%6."/>
      <w:lvlJc w:val="right"/>
      <w:pPr>
        <w:ind w:left="3606" w:hanging="180"/>
      </w:pPr>
    </w:lvl>
    <w:lvl w:ilvl="6" w:tplc="240A000F" w:tentative="1">
      <w:start w:val="1"/>
      <w:numFmt w:val="decimal"/>
      <w:lvlText w:val="%7."/>
      <w:lvlJc w:val="left"/>
      <w:pPr>
        <w:ind w:left="4326" w:hanging="360"/>
      </w:pPr>
    </w:lvl>
    <w:lvl w:ilvl="7" w:tplc="240A0019" w:tentative="1">
      <w:start w:val="1"/>
      <w:numFmt w:val="lowerLetter"/>
      <w:lvlText w:val="%8."/>
      <w:lvlJc w:val="left"/>
      <w:pPr>
        <w:ind w:left="5046" w:hanging="360"/>
      </w:pPr>
    </w:lvl>
    <w:lvl w:ilvl="8" w:tplc="240A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6" w15:restartNumberingAfterBreak="0">
    <w:nsid w:val="27CB3F75"/>
    <w:multiLevelType w:val="multilevel"/>
    <w:tmpl w:val="38CAF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B56A34"/>
    <w:multiLevelType w:val="multilevel"/>
    <w:tmpl w:val="10F616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C37FF"/>
    <w:multiLevelType w:val="multilevel"/>
    <w:tmpl w:val="D5966E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FB35E2"/>
    <w:multiLevelType w:val="hybridMultilevel"/>
    <w:tmpl w:val="C152DFA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B4E37"/>
    <w:multiLevelType w:val="multilevel"/>
    <w:tmpl w:val="9D46F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47710B"/>
    <w:multiLevelType w:val="multilevel"/>
    <w:tmpl w:val="0640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69406C"/>
    <w:multiLevelType w:val="multilevel"/>
    <w:tmpl w:val="783AE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BE4830"/>
    <w:multiLevelType w:val="multilevel"/>
    <w:tmpl w:val="1F22C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F75236"/>
    <w:multiLevelType w:val="multilevel"/>
    <w:tmpl w:val="3AD0A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3CA36EF8"/>
    <w:multiLevelType w:val="multilevel"/>
    <w:tmpl w:val="F0DEF3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343CAB"/>
    <w:multiLevelType w:val="multilevel"/>
    <w:tmpl w:val="6818FD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870953"/>
    <w:multiLevelType w:val="multilevel"/>
    <w:tmpl w:val="D2A237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427719D7"/>
    <w:multiLevelType w:val="multilevel"/>
    <w:tmpl w:val="FF504E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DF51AF"/>
    <w:multiLevelType w:val="multilevel"/>
    <w:tmpl w:val="EB00F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C6661A"/>
    <w:multiLevelType w:val="multilevel"/>
    <w:tmpl w:val="62BE74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933647"/>
    <w:multiLevelType w:val="multilevel"/>
    <w:tmpl w:val="F3102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8C23B6"/>
    <w:multiLevelType w:val="multilevel"/>
    <w:tmpl w:val="82ECF7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BF136A"/>
    <w:multiLevelType w:val="multilevel"/>
    <w:tmpl w:val="DA326A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10655F"/>
    <w:multiLevelType w:val="multilevel"/>
    <w:tmpl w:val="992CAB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047067"/>
    <w:multiLevelType w:val="multilevel"/>
    <w:tmpl w:val="00DA1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5E787C57"/>
    <w:multiLevelType w:val="multilevel"/>
    <w:tmpl w:val="CF98B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60766811"/>
    <w:multiLevelType w:val="multilevel"/>
    <w:tmpl w:val="42344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D01D2C"/>
    <w:multiLevelType w:val="multilevel"/>
    <w:tmpl w:val="CD746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2F33E7C"/>
    <w:multiLevelType w:val="multilevel"/>
    <w:tmpl w:val="9836C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2F64CAE"/>
    <w:multiLevelType w:val="multilevel"/>
    <w:tmpl w:val="FC2A6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40306B6"/>
    <w:multiLevelType w:val="multilevel"/>
    <w:tmpl w:val="5C965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956C80"/>
    <w:multiLevelType w:val="multilevel"/>
    <w:tmpl w:val="57F275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4" w15:restartNumberingAfterBreak="0">
    <w:nsid w:val="69762776"/>
    <w:multiLevelType w:val="multilevel"/>
    <w:tmpl w:val="35BA9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A7B509C"/>
    <w:multiLevelType w:val="multilevel"/>
    <w:tmpl w:val="54CCA1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3E38B2"/>
    <w:multiLevelType w:val="multilevel"/>
    <w:tmpl w:val="6D7C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F30456D"/>
    <w:multiLevelType w:val="multilevel"/>
    <w:tmpl w:val="55983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B35BA5"/>
    <w:multiLevelType w:val="multilevel"/>
    <w:tmpl w:val="0DB4F2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9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0" w15:restartNumberingAfterBreak="0">
    <w:nsid w:val="714A7439"/>
    <w:multiLevelType w:val="multilevel"/>
    <w:tmpl w:val="DC2053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1C7268D"/>
    <w:multiLevelType w:val="multilevel"/>
    <w:tmpl w:val="69EE6D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6766523"/>
    <w:multiLevelType w:val="multilevel"/>
    <w:tmpl w:val="6F04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A695D35"/>
    <w:multiLevelType w:val="multilevel"/>
    <w:tmpl w:val="F928F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B930109"/>
    <w:multiLevelType w:val="hybridMultilevel"/>
    <w:tmpl w:val="9C527BB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C35B89"/>
    <w:multiLevelType w:val="multilevel"/>
    <w:tmpl w:val="C226C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5250E0"/>
    <w:multiLevelType w:val="multilevel"/>
    <w:tmpl w:val="BD3C39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716D6F"/>
    <w:multiLevelType w:val="multilevel"/>
    <w:tmpl w:val="38B018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49"/>
  </w:num>
  <w:num w:numId="2">
    <w:abstractNumId w:val="18"/>
  </w:num>
  <w:num w:numId="3">
    <w:abstractNumId w:val="54"/>
  </w:num>
  <w:num w:numId="4">
    <w:abstractNumId w:val="7"/>
  </w:num>
  <w:num w:numId="5">
    <w:abstractNumId w:val="5"/>
  </w:num>
  <w:num w:numId="6">
    <w:abstractNumId w:val="25"/>
  </w:num>
  <w:num w:numId="7">
    <w:abstractNumId w:val="16"/>
  </w:num>
  <w:num w:numId="8">
    <w:abstractNumId w:val="28"/>
  </w:num>
  <w:num w:numId="9">
    <w:abstractNumId w:val="55"/>
  </w:num>
  <w:num w:numId="10">
    <w:abstractNumId w:val="50"/>
  </w:num>
  <w:num w:numId="11">
    <w:abstractNumId w:val="41"/>
  </w:num>
  <w:num w:numId="12">
    <w:abstractNumId w:val="0"/>
  </w:num>
  <w:num w:numId="13">
    <w:abstractNumId w:val="19"/>
  </w:num>
  <w:num w:numId="14">
    <w:abstractNumId w:val="34"/>
  </w:num>
  <w:num w:numId="15">
    <w:abstractNumId w:val="6"/>
  </w:num>
  <w:num w:numId="16">
    <w:abstractNumId w:val="39"/>
  </w:num>
  <w:num w:numId="17">
    <w:abstractNumId w:val="52"/>
  </w:num>
  <w:num w:numId="18">
    <w:abstractNumId w:val="35"/>
  </w:num>
  <w:num w:numId="19">
    <w:abstractNumId w:val="37"/>
  </w:num>
  <w:num w:numId="20">
    <w:abstractNumId w:val="27"/>
  </w:num>
  <w:num w:numId="21">
    <w:abstractNumId w:val="9"/>
  </w:num>
  <w:num w:numId="22">
    <w:abstractNumId w:val="8"/>
  </w:num>
  <w:num w:numId="23">
    <w:abstractNumId w:val="14"/>
  </w:num>
  <w:num w:numId="24">
    <w:abstractNumId w:val="33"/>
  </w:num>
  <w:num w:numId="25">
    <w:abstractNumId w:val="4"/>
  </w:num>
  <w:num w:numId="26">
    <w:abstractNumId w:val="44"/>
  </w:num>
  <w:num w:numId="27">
    <w:abstractNumId w:val="2"/>
  </w:num>
  <w:num w:numId="28">
    <w:abstractNumId w:val="21"/>
  </w:num>
  <w:num w:numId="29">
    <w:abstractNumId w:val="12"/>
  </w:num>
  <w:num w:numId="30">
    <w:abstractNumId w:val="24"/>
  </w:num>
  <w:num w:numId="31">
    <w:abstractNumId w:val="29"/>
  </w:num>
  <w:num w:numId="32">
    <w:abstractNumId w:val="1"/>
  </w:num>
  <w:num w:numId="33">
    <w:abstractNumId w:val="47"/>
  </w:num>
  <w:num w:numId="34">
    <w:abstractNumId w:val="53"/>
  </w:num>
  <w:num w:numId="35">
    <w:abstractNumId w:val="26"/>
  </w:num>
  <w:num w:numId="36">
    <w:abstractNumId w:val="48"/>
  </w:num>
  <w:num w:numId="37">
    <w:abstractNumId w:val="42"/>
  </w:num>
  <w:num w:numId="38">
    <w:abstractNumId w:val="40"/>
  </w:num>
  <w:num w:numId="39">
    <w:abstractNumId w:val="31"/>
  </w:num>
  <w:num w:numId="40">
    <w:abstractNumId w:val="51"/>
  </w:num>
  <w:num w:numId="41">
    <w:abstractNumId w:val="45"/>
  </w:num>
  <w:num w:numId="42">
    <w:abstractNumId w:val="38"/>
  </w:num>
  <w:num w:numId="43">
    <w:abstractNumId w:val="30"/>
  </w:num>
  <w:num w:numId="44">
    <w:abstractNumId w:val="57"/>
  </w:num>
  <w:num w:numId="45">
    <w:abstractNumId w:val="13"/>
  </w:num>
  <w:num w:numId="46">
    <w:abstractNumId w:val="32"/>
  </w:num>
  <w:num w:numId="47">
    <w:abstractNumId w:val="3"/>
  </w:num>
  <w:num w:numId="48">
    <w:abstractNumId w:val="36"/>
  </w:num>
  <w:num w:numId="49">
    <w:abstractNumId w:val="56"/>
  </w:num>
  <w:num w:numId="50">
    <w:abstractNumId w:val="15"/>
  </w:num>
  <w:num w:numId="51">
    <w:abstractNumId w:val="23"/>
  </w:num>
  <w:num w:numId="52">
    <w:abstractNumId w:val="43"/>
  </w:num>
  <w:num w:numId="53">
    <w:abstractNumId w:val="20"/>
  </w:num>
  <w:num w:numId="54">
    <w:abstractNumId w:val="11"/>
  </w:num>
  <w:num w:numId="55">
    <w:abstractNumId w:val="10"/>
  </w:num>
  <w:num w:numId="56">
    <w:abstractNumId w:val="22"/>
  </w:num>
  <w:num w:numId="57">
    <w:abstractNumId w:val="46"/>
  </w:num>
  <w:num w:numId="58">
    <w:abstractNumId w:val="1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779EB"/>
    <w:rsid w:val="000935DA"/>
    <w:rsid w:val="000A648F"/>
    <w:rsid w:val="000A70E4"/>
    <w:rsid w:val="000C285C"/>
    <w:rsid w:val="000C2CE9"/>
    <w:rsid w:val="000E3051"/>
    <w:rsid w:val="000F2166"/>
    <w:rsid w:val="00117BFB"/>
    <w:rsid w:val="00172F63"/>
    <w:rsid w:val="00174851"/>
    <w:rsid w:val="00181878"/>
    <w:rsid w:val="001B6B59"/>
    <w:rsid w:val="001C508E"/>
    <w:rsid w:val="001D75C8"/>
    <w:rsid w:val="0020048B"/>
    <w:rsid w:val="00233A9B"/>
    <w:rsid w:val="0025371F"/>
    <w:rsid w:val="002C7E22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3B7E62"/>
    <w:rsid w:val="00400D09"/>
    <w:rsid w:val="00402C0D"/>
    <w:rsid w:val="004055EC"/>
    <w:rsid w:val="00417AA3"/>
    <w:rsid w:val="00424075"/>
    <w:rsid w:val="004360C9"/>
    <w:rsid w:val="0044186B"/>
    <w:rsid w:val="00444A2D"/>
    <w:rsid w:val="00451A05"/>
    <w:rsid w:val="004673B2"/>
    <w:rsid w:val="004D44F1"/>
    <w:rsid w:val="004D63B7"/>
    <w:rsid w:val="00500E38"/>
    <w:rsid w:val="00502891"/>
    <w:rsid w:val="005034CC"/>
    <w:rsid w:val="00504738"/>
    <w:rsid w:val="005242C6"/>
    <w:rsid w:val="00537159"/>
    <w:rsid w:val="00552241"/>
    <w:rsid w:val="00553E9D"/>
    <w:rsid w:val="005761D2"/>
    <w:rsid w:val="005931AF"/>
    <w:rsid w:val="005D3455"/>
    <w:rsid w:val="005D762E"/>
    <w:rsid w:val="005E2F69"/>
    <w:rsid w:val="005E716B"/>
    <w:rsid w:val="00604A19"/>
    <w:rsid w:val="00616671"/>
    <w:rsid w:val="00646F55"/>
    <w:rsid w:val="006866E9"/>
    <w:rsid w:val="006A0BF0"/>
    <w:rsid w:val="00702E2E"/>
    <w:rsid w:val="00743A27"/>
    <w:rsid w:val="00744C26"/>
    <w:rsid w:val="007553B0"/>
    <w:rsid w:val="00761526"/>
    <w:rsid w:val="00763DBE"/>
    <w:rsid w:val="007659AA"/>
    <w:rsid w:val="007C3AB2"/>
    <w:rsid w:val="007D3370"/>
    <w:rsid w:val="007D4273"/>
    <w:rsid w:val="007E3CDC"/>
    <w:rsid w:val="008050BB"/>
    <w:rsid w:val="00815D58"/>
    <w:rsid w:val="00834292"/>
    <w:rsid w:val="00845E20"/>
    <w:rsid w:val="00867A36"/>
    <w:rsid w:val="00880A59"/>
    <w:rsid w:val="00886060"/>
    <w:rsid w:val="0089394E"/>
    <w:rsid w:val="008C207F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07D26"/>
    <w:rsid w:val="00B334B2"/>
    <w:rsid w:val="00B37BFF"/>
    <w:rsid w:val="00B457AB"/>
    <w:rsid w:val="00B53D0D"/>
    <w:rsid w:val="00B55BB0"/>
    <w:rsid w:val="00B67A68"/>
    <w:rsid w:val="00BA3E8C"/>
    <w:rsid w:val="00BA649D"/>
    <w:rsid w:val="00BB464D"/>
    <w:rsid w:val="00C12823"/>
    <w:rsid w:val="00C40C7E"/>
    <w:rsid w:val="00C529C5"/>
    <w:rsid w:val="00CA46F1"/>
    <w:rsid w:val="00CA7209"/>
    <w:rsid w:val="00CC084F"/>
    <w:rsid w:val="00CC09B2"/>
    <w:rsid w:val="00CC43BE"/>
    <w:rsid w:val="00CE69A9"/>
    <w:rsid w:val="00CF66F5"/>
    <w:rsid w:val="00CF7998"/>
    <w:rsid w:val="00D00417"/>
    <w:rsid w:val="00D11770"/>
    <w:rsid w:val="00D277E1"/>
    <w:rsid w:val="00D5618E"/>
    <w:rsid w:val="00D83FDF"/>
    <w:rsid w:val="00D85CF8"/>
    <w:rsid w:val="00DC52B5"/>
    <w:rsid w:val="00DD7DE9"/>
    <w:rsid w:val="00E10E9A"/>
    <w:rsid w:val="00E34F6F"/>
    <w:rsid w:val="00E413A0"/>
    <w:rsid w:val="00E5319B"/>
    <w:rsid w:val="00E54187"/>
    <w:rsid w:val="00E658D2"/>
    <w:rsid w:val="00E7041B"/>
    <w:rsid w:val="00E84005"/>
    <w:rsid w:val="00E85AFD"/>
    <w:rsid w:val="00EB21B5"/>
    <w:rsid w:val="00EB5C81"/>
    <w:rsid w:val="00EE736D"/>
    <w:rsid w:val="00F16F5B"/>
    <w:rsid w:val="00F23160"/>
    <w:rsid w:val="00F2679D"/>
    <w:rsid w:val="00F2719C"/>
    <w:rsid w:val="00F439FE"/>
    <w:rsid w:val="00F51763"/>
    <w:rsid w:val="00F67240"/>
    <w:rsid w:val="00F97D5C"/>
    <w:rsid w:val="00FB155A"/>
    <w:rsid w:val="00FB5843"/>
    <w:rsid w:val="00FE057B"/>
    <w:rsid w:val="00FE263A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D26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048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048B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2537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22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8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48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4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0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42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6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367</TotalTime>
  <Pages>18</Pages>
  <Words>4294</Words>
  <Characters>23618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LENOVO</cp:lastModifiedBy>
  <cp:revision>26</cp:revision>
  <cp:lastPrinted>2016-06-08T13:42:00Z</cp:lastPrinted>
  <dcterms:created xsi:type="dcterms:W3CDTF">2025-10-29T15:10:00Z</dcterms:created>
  <dcterms:modified xsi:type="dcterms:W3CDTF">2025-11-24T22:15:00Z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2025-10-29T14:36:03Z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056a4f9e-6662-4907-add1-a8b8eafdf958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